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D74" w:rsidRPr="00773DBC" w:rsidRDefault="00B67D74" w:rsidP="00A57021">
      <w:pPr>
        <w:jc w:val="center"/>
        <w:rPr>
          <w:sz w:val="28"/>
          <w:szCs w:val="28"/>
        </w:rPr>
      </w:pPr>
      <w:r>
        <w:rPr>
          <w:sz w:val="28"/>
          <w:szCs w:val="28"/>
        </w:rPr>
        <w:t>8МИНОБРНАУКИ РОССИИ</w:t>
      </w:r>
    </w:p>
    <w:p w:rsidR="00B67D74" w:rsidRPr="00773DBC" w:rsidRDefault="00B67D7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67D74" w:rsidRPr="00477FA3" w:rsidRDefault="00B67D74" w:rsidP="00A57021">
      <w:pPr>
        <w:jc w:val="center"/>
        <w:rPr>
          <w:b/>
          <w:sz w:val="28"/>
          <w:szCs w:val="28"/>
        </w:rPr>
      </w:pPr>
      <w:r w:rsidRPr="00477FA3">
        <w:rPr>
          <w:b/>
          <w:sz w:val="28"/>
          <w:szCs w:val="28"/>
        </w:rPr>
        <w:t>«Гжельский государственный университет»</w:t>
      </w:r>
    </w:p>
    <w:p w:rsidR="00B67D74" w:rsidRPr="00477FA3" w:rsidRDefault="00B67D74" w:rsidP="00A57021">
      <w:pPr>
        <w:jc w:val="center"/>
        <w:rPr>
          <w:sz w:val="28"/>
          <w:szCs w:val="28"/>
        </w:rPr>
      </w:pPr>
      <w:r w:rsidRPr="00477FA3">
        <w:rPr>
          <w:sz w:val="28"/>
          <w:szCs w:val="28"/>
        </w:rPr>
        <w:t>(ГГУ)</w:t>
      </w:r>
    </w:p>
    <w:p w:rsidR="00B67D74" w:rsidRPr="00773DBC" w:rsidRDefault="00B67D74" w:rsidP="00A57021">
      <w:pPr>
        <w:rPr>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B67D74" w:rsidRPr="00773DBC" w:rsidRDefault="00B67D74" w:rsidP="00A57021">
      <w:pPr>
        <w:tabs>
          <w:tab w:val="left" w:pos="680"/>
          <w:tab w:val="left" w:pos="851"/>
          <w:tab w:val="left" w:pos="6240"/>
        </w:tabs>
        <w:rPr>
          <w:noProof/>
          <w:sz w:val="28"/>
          <w:szCs w:val="28"/>
        </w:rPr>
      </w:pPr>
      <w:r w:rsidRPr="00773DBC">
        <w:rPr>
          <w:noProof/>
          <w:sz w:val="28"/>
          <w:szCs w:val="28"/>
        </w:rPr>
        <w:tab/>
      </w:r>
    </w:p>
    <w:p w:rsidR="00B67D74" w:rsidRPr="00773DBC" w:rsidRDefault="00B67D74" w:rsidP="00A57021">
      <w:pPr>
        <w:tabs>
          <w:tab w:val="left" w:pos="680"/>
          <w:tab w:val="left" w:pos="851"/>
          <w:tab w:val="left" w:pos="6240"/>
        </w:tabs>
        <w:rPr>
          <w:noProof/>
          <w:sz w:val="28"/>
          <w:szCs w:val="28"/>
        </w:rPr>
      </w:pPr>
    </w:p>
    <w:p w:rsidR="00B67D74" w:rsidRPr="00773DBC" w:rsidRDefault="00B67D74" w:rsidP="00A57021">
      <w:pPr>
        <w:tabs>
          <w:tab w:val="left" w:pos="680"/>
          <w:tab w:val="left" w:pos="851"/>
          <w:tab w:val="left" w:pos="6240"/>
        </w:tabs>
        <w:rPr>
          <w:sz w:val="28"/>
          <w:szCs w:val="28"/>
        </w:rPr>
      </w:pPr>
    </w:p>
    <w:p w:rsidR="00B67D74" w:rsidRPr="00CA631C" w:rsidRDefault="00B67D74" w:rsidP="00A57021">
      <w:pPr>
        <w:pStyle w:val="Style11"/>
        <w:widowControl/>
        <w:rPr>
          <w:bCs/>
          <w:sz w:val="36"/>
          <w:szCs w:val="36"/>
          <w:u w:val="single"/>
        </w:rPr>
      </w:pPr>
      <w:r w:rsidRPr="00CA631C">
        <w:rPr>
          <w:bCs/>
          <w:sz w:val="36"/>
          <w:szCs w:val="36"/>
          <w:u w:val="single"/>
        </w:rPr>
        <w:t>Рабочая программа дисциплины</w:t>
      </w:r>
    </w:p>
    <w:p w:rsidR="00B67D74" w:rsidRPr="00CA631C" w:rsidRDefault="00B67D74" w:rsidP="00A57021">
      <w:pPr>
        <w:tabs>
          <w:tab w:val="left" w:pos="680"/>
          <w:tab w:val="left" w:pos="851"/>
        </w:tabs>
        <w:jc w:val="center"/>
        <w:rPr>
          <w:sz w:val="28"/>
          <w:szCs w:val="28"/>
        </w:rPr>
      </w:pPr>
    </w:p>
    <w:p w:rsidR="00B67D74" w:rsidRPr="00773DBC" w:rsidRDefault="00B67D74" w:rsidP="00A57021">
      <w:pPr>
        <w:tabs>
          <w:tab w:val="left" w:pos="680"/>
          <w:tab w:val="left" w:pos="851"/>
        </w:tabs>
        <w:jc w:val="center"/>
        <w:rPr>
          <w:b/>
          <w:sz w:val="28"/>
          <w:szCs w:val="28"/>
        </w:rPr>
      </w:pPr>
      <w:r>
        <w:rPr>
          <w:b/>
          <w:sz w:val="28"/>
          <w:szCs w:val="28"/>
        </w:rPr>
        <w:t>Основы социального государства</w:t>
      </w:r>
    </w:p>
    <w:p w:rsidR="00B67D74" w:rsidRPr="00773DBC" w:rsidRDefault="00B67D74" w:rsidP="00A57021">
      <w:pPr>
        <w:tabs>
          <w:tab w:val="left" w:pos="680"/>
          <w:tab w:val="left" w:pos="851"/>
        </w:tabs>
        <w:jc w:val="center"/>
        <w:rPr>
          <w:b/>
          <w:sz w:val="28"/>
          <w:szCs w:val="28"/>
        </w:rPr>
      </w:pPr>
    </w:p>
    <w:p w:rsidR="00B67D74" w:rsidRPr="00773DBC" w:rsidRDefault="00B67D74" w:rsidP="00A57021">
      <w:pPr>
        <w:pStyle w:val="Style15"/>
        <w:tabs>
          <w:tab w:val="left" w:leader="underscore" w:pos="9856"/>
        </w:tabs>
        <w:ind w:firstLine="720"/>
        <w:rPr>
          <w:rStyle w:val="FontStyle53"/>
          <w:bCs/>
          <w:sz w:val="28"/>
          <w:szCs w:val="28"/>
        </w:rPr>
      </w:pPr>
    </w:p>
    <w:p w:rsidR="00B67D74" w:rsidRPr="00773DBC" w:rsidRDefault="00B67D74" w:rsidP="00A57021">
      <w:pPr>
        <w:pStyle w:val="Style15"/>
        <w:tabs>
          <w:tab w:val="left" w:leader="underscore" w:pos="9856"/>
        </w:tabs>
        <w:ind w:firstLine="720"/>
        <w:jc w:val="center"/>
        <w:rPr>
          <w:rStyle w:val="FontStyle53"/>
          <w:bCs/>
          <w:sz w:val="28"/>
          <w:szCs w:val="28"/>
        </w:rPr>
      </w:pPr>
    </w:p>
    <w:p w:rsidR="00B67D74" w:rsidRPr="00773DBC" w:rsidRDefault="00B67D74" w:rsidP="00A57021">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B67D74" w:rsidRPr="00BB1B65" w:rsidTr="006E62C2">
        <w:trPr>
          <w:trHeight w:val="409"/>
        </w:trPr>
        <w:tc>
          <w:tcPr>
            <w:tcW w:w="3646" w:type="dxa"/>
          </w:tcPr>
          <w:p w:rsidR="00B67D74" w:rsidRPr="00BB1B65" w:rsidRDefault="00B67D74"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67D74" w:rsidRPr="00BB1B65" w:rsidRDefault="00B67D74" w:rsidP="006E62C2">
            <w:pPr>
              <w:rPr>
                <w:rStyle w:val="FontStyle53"/>
                <w:b w:val="0"/>
                <w:color w:val="000000"/>
                <w:sz w:val="28"/>
                <w:szCs w:val="28"/>
              </w:rPr>
            </w:pPr>
            <w:r w:rsidRPr="0077368F">
              <w:rPr>
                <w:sz w:val="28"/>
                <w:szCs w:val="28"/>
              </w:rPr>
              <w:t>38.03.02 Менеджмент</w:t>
            </w:r>
          </w:p>
        </w:tc>
      </w:tr>
      <w:tr w:rsidR="00B67D74" w:rsidRPr="00BB1B65" w:rsidTr="006E62C2">
        <w:trPr>
          <w:trHeight w:val="402"/>
        </w:trPr>
        <w:tc>
          <w:tcPr>
            <w:tcW w:w="3646" w:type="dxa"/>
          </w:tcPr>
          <w:p w:rsidR="00B67D74" w:rsidRPr="00BB1B65" w:rsidRDefault="00B67D74"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67D74" w:rsidRPr="00BB1B65" w:rsidRDefault="00B67D74" w:rsidP="006E62C2">
            <w:pPr>
              <w:jc w:val="both"/>
              <w:rPr>
                <w:rStyle w:val="FontStyle53"/>
                <w:b w:val="0"/>
                <w:sz w:val="28"/>
                <w:szCs w:val="28"/>
              </w:rPr>
            </w:pPr>
            <w:r w:rsidRPr="00225551">
              <w:rPr>
                <w:sz w:val="28"/>
                <w:szCs w:val="28"/>
              </w:rPr>
              <w:t>Организационно-управленческая деятельность в сфере предпринимательства</w:t>
            </w:r>
          </w:p>
        </w:tc>
      </w:tr>
      <w:tr w:rsidR="00B67D74" w:rsidRPr="00BB1B65" w:rsidTr="006E62C2">
        <w:tc>
          <w:tcPr>
            <w:tcW w:w="3646" w:type="dxa"/>
          </w:tcPr>
          <w:p w:rsidR="00B67D74" w:rsidRPr="00BB1B65" w:rsidRDefault="00B67D74"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67D74" w:rsidRPr="00BB1B65" w:rsidRDefault="00B67D74" w:rsidP="006E62C2">
            <w:pPr>
              <w:pStyle w:val="Style15"/>
              <w:tabs>
                <w:tab w:val="left" w:leader="underscore" w:pos="9768"/>
              </w:tabs>
              <w:jc w:val="center"/>
              <w:rPr>
                <w:rStyle w:val="FontStyle53"/>
                <w:b w:val="0"/>
                <w:bCs/>
                <w:sz w:val="28"/>
                <w:szCs w:val="28"/>
              </w:rPr>
            </w:pPr>
          </w:p>
        </w:tc>
      </w:tr>
      <w:tr w:rsidR="00B67D74" w:rsidRPr="00BB1B65" w:rsidTr="006E62C2">
        <w:tc>
          <w:tcPr>
            <w:tcW w:w="3646" w:type="dxa"/>
          </w:tcPr>
          <w:p w:rsidR="00B67D74" w:rsidRPr="00BB1B65" w:rsidRDefault="00B67D74" w:rsidP="006E62C2">
            <w:pPr>
              <w:pStyle w:val="Style15"/>
              <w:tabs>
                <w:tab w:val="left" w:leader="underscore" w:pos="9768"/>
              </w:tabs>
              <w:jc w:val="left"/>
              <w:rPr>
                <w:rStyle w:val="FontStyle53"/>
                <w:b w:val="0"/>
                <w:bCs/>
                <w:i/>
                <w:sz w:val="28"/>
                <w:szCs w:val="28"/>
              </w:rPr>
            </w:pPr>
          </w:p>
          <w:p w:rsidR="00B67D74" w:rsidRPr="00BB1B65" w:rsidRDefault="00B67D74" w:rsidP="006E62C2">
            <w:pPr>
              <w:pStyle w:val="Style15"/>
              <w:tabs>
                <w:tab w:val="left" w:leader="underscore" w:pos="9768"/>
              </w:tabs>
              <w:jc w:val="left"/>
              <w:rPr>
                <w:rStyle w:val="FontStyle53"/>
                <w:b w:val="0"/>
                <w:bCs/>
                <w:i/>
                <w:sz w:val="28"/>
                <w:szCs w:val="28"/>
              </w:rPr>
            </w:pPr>
          </w:p>
          <w:p w:rsidR="00B67D74" w:rsidRPr="00BB1B65" w:rsidRDefault="00B67D74"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67D74" w:rsidRPr="00BB1B65" w:rsidRDefault="00B67D74" w:rsidP="006E62C2">
            <w:pPr>
              <w:pStyle w:val="Style15"/>
              <w:tabs>
                <w:tab w:val="left" w:leader="underscore" w:pos="9768"/>
              </w:tabs>
              <w:rPr>
                <w:rStyle w:val="FontStyle53"/>
                <w:b w:val="0"/>
                <w:bCs/>
                <w:sz w:val="28"/>
                <w:szCs w:val="28"/>
              </w:rPr>
            </w:pPr>
          </w:p>
          <w:p w:rsidR="00B67D74" w:rsidRPr="00BB1B65" w:rsidRDefault="00B67D74" w:rsidP="006E62C2">
            <w:pPr>
              <w:pStyle w:val="Style15"/>
              <w:tabs>
                <w:tab w:val="left" w:leader="underscore" w:pos="9768"/>
              </w:tabs>
              <w:rPr>
                <w:rStyle w:val="FontStyle53"/>
                <w:b w:val="0"/>
                <w:bCs/>
                <w:sz w:val="28"/>
                <w:szCs w:val="28"/>
              </w:rPr>
            </w:pPr>
          </w:p>
          <w:p w:rsidR="00B67D74" w:rsidRPr="00BB1B65" w:rsidRDefault="00B67D74"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7A6CD4">
      <w:pPr>
        <w:pStyle w:val="Style15"/>
        <w:tabs>
          <w:tab w:val="left" w:leader="underscore" w:pos="9768"/>
        </w:tabs>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B67D74" w:rsidRPr="00773DBC" w:rsidRDefault="00B67D74" w:rsidP="00A57021">
      <w:pPr>
        <w:pStyle w:val="Style15"/>
        <w:tabs>
          <w:tab w:val="left" w:leader="underscore" w:pos="9768"/>
        </w:tabs>
        <w:jc w:val="center"/>
        <w:rPr>
          <w:rStyle w:val="FontStyle53"/>
          <w:b w:val="0"/>
          <w:bCs/>
          <w:sz w:val="28"/>
          <w:szCs w:val="28"/>
        </w:rPr>
      </w:pPr>
      <w:r>
        <w:rPr>
          <w:rStyle w:val="FontStyle53"/>
          <w:b w:val="0"/>
          <w:bCs/>
          <w:sz w:val="28"/>
          <w:szCs w:val="28"/>
        </w:rPr>
        <w:t>2021</w:t>
      </w:r>
    </w:p>
    <w:p w:rsidR="00B67D74" w:rsidRDefault="00B67D74">
      <w:pPr>
        <w:widowControl/>
        <w:autoSpaceDE/>
        <w:autoSpaceDN/>
        <w:adjustRightInd/>
        <w:rPr>
          <w:sz w:val="28"/>
          <w:szCs w:val="28"/>
        </w:rPr>
      </w:pPr>
      <w:r>
        <w:rPr>
          <w:sz w:val="28"/>
          <w:szCs w:val="28"/>
        </w:rPr>
        <w:br w:type="page"/>
      </w:r>
    </w:p>
    <w:p w:rsidR="00B67D74" w:rsidRPr="00773DBC" w:rsidRDefault="00B67D74" w:rsidP="00A57021"/>
    <w:p w:rsidR="00B67D74" w:rsidRPr="00DC11F5" w:rsidRDefault="00B67D74" w:rsidP="007138DF">
      <w:pPr>
        <w:tabs>
          <w:tab w:val="left" w:pos="680"/>
          <w:tab w:val="left" w:pos="851"/>
        </w:tabs>
        <w:jc w:val="both"/>
        <w:rPr>
          <w:b/>
        </w:rPr>
      </w:pPr>
      <w:r w:rsidRPr="00DC11F5">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B67D74" w:rsidRPr="00DC11F5" w:rsidRDefault="00B67D74" w:rsidP="007138DF">
      <w:pPr>
        <w:ind w:firstLine="709"/>
        <w:jc w:val="both"/>
      </w:pPr>
      <w:r w:rsidRPr="00DC11F5">
        <w:t>Дисциплина относится к части</w:t>
      </w:r>
      <w:r w:rsidRPr="0033434A">
        <w:t>, формируем</w:t>
      </w:r>
      <w:r>
        <w:t>ой</w:t>
      </w:r>
      <w:r w:rsidRPr="0033434A">
        <w:t xml:space="preserve"> участниками образовательных отношений</w:t>
      </w:r>
      <w:r w:rsidRPr="00DC11F5">
        <w:t xml:space="preserve">Блока 1 «Дисциплины (модули)» учебного плана. </w:t>
      </w:r>
    </w:p>
    <w:p w:rsidR="00B67D74" w:rsidRPr="00DC11F5" w:rsidRDefault="00B67D74" w:rsidP="007138DF">
      <w:pPr>
        <w:ind w:firstLine="709"/>
        <w:jc w:val="both"/>
      </w:pPr>
    </w:p>
    <w:p w:rsidR="00B67D74" w:rsidRPr="00917769" w:rsidRDefault="00B67D74" w:rsidP="0033434A">
      <w:pPr>
        <w:widowControl/>
        <w:shd w:val="clear" w:color="auto" w:fill="FFFFFF"/>
        <w:autoSpaceDE/>
        <w:autoSpaceDN/>
        <w:adjustRightInd/>
        <w:ind w:firstLine="708"/>
        <w:jc w:val="both"/>
        <w:outlineLvl w:val="0"/>
        <w:rPr>
          <w:bCs/>
          <w:color w:val="22272F"/>
          <w:kern w:val="36"/>
        </w:rPr>
      </w:pPr>
      <w:r w:rsidRPr="009177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1776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17769">
          <w:rPr>
            <w:bCs/>
            <w:color w:val="22272F"/>
            <w:kern w:val="36"/>
          </w:rPr>
          <w:t>2014 г</w:t>
        </w:r>
      </w:smartTag>
      <w:r w:rsidRPr="00917769">
        <w:rPr>
          <w:bCs/>
          <w:color w:val="22272F"/>
          <w:kern w:val="36"/>
        </w:rPr>
        <w:t xml:space="preserve">. </w:t>
      </w:r>
      <w:r>
        <w:rPr>
          <w:bCs/>
          <w:color w:val="22272F"/>
          <w:kern w:val="36"/>
        </w:rPr>
        <w:t>№</w:t>
      </w:r>
      <w:r w:rsidRPr="00917769">
        <w:rPr>
          <w:bCs/>
          <w:color w:val="22272F"/>
          <w:kern w:val="36"/>
        </w:rPr>
        <w:t>АК-44/05вн).</w:t>
      </w:r>
    </w:p>
    <w:p w:rsidR="00B67D74" w:rsidRPr="00980E96" w:rsidRDefault="00B67D74" w:rsidP="0033434A">
      <w:pPr>
        <w:widowControl/>
        <w:shd w:val="clear" w:color="auto" w:fill="FFFFFF"/>
        <w:autoSpaceDE/>
        <w:autoSpaceDN/>
        <w:adjustRightInd/>
        <w:ind w:firstLine="708"/>
        <w:jc w:val="both"/>
        <w:outlineLvl w:val="0"/>
        <w:rPr>
          <w:bCs/>
          <w:color w:val="22272F"/>
          <w:kern w:val="36"/>
        </w:rPr>
      </w:pPr>
      <w:r w:rsidRPr="009177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67D74" w:rsidRPr="00773DBC" w:rsidRDefault="00B67D74" w:rsidP="00A57021">
      <w:pPr>
        <w:ind w:firstLine="709"/>
        <w:jc w:val="both"/>
      </w:pPr>
    </w:p>
    <w:p w:rsidR="00B67D74" w:rsidRDefault="00B67D74" w:rsidP="00A03416">
      <w:pPr>
        <w:ind w:firstLine="708"/>
        <w:jc w:val="both"/>
      </w:pPr>
    </w:p>
    <w:p w:rsidR="00B67D74" w:rsidRDefault="00B67D74" w:rsidP="00A03416">
      <w:pPr>
        <w:ind w:firstLine="708"/>
        <w:jc w:val="both"/>
      </w:pPr>
    </w:p>
    <w:p w:rsidR="00B67D74" w:rsidRPr="00773DBC" w:rsidRDefault="00B67D74" w:rsidP="00A03416">
      <w:pPr>
        <w:ind w:firstLine="708"/>
        <w:jc w:val="both"/>
      </w:pPr>
    </w:p>
    <w:p w:rsidR="00B67D74" w:rsidRDefault="00B67D74">
      <w:pPr>
        <w:widowControl/>
        <w:autoSpaceDE/>
        <w:autoSpaceDN/>
        <w:adjustRightInd/>
      </w:pPr>
      <w:r>
        <w:br w:type="page"/>
      </w:r>
    </w:p>
    <w:p w:rsidR="00B67D74" w:rsidRDefault="00B67D74"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67D74" w:rsidRPr="006D741C" w:rsidRDefault="00B67D74" w:rsidP="007138DF">
      <w:pPr>
        <w:tabs>
          <w:tab w:val="left" w:pos="6131"/>
        </w:tabs>
        <w:ind w:left="502"/>
        <w:jc w:val="both"/>
        <w:rPr>
          <w:b/>
          <w:bCs/>
          <w:i/>
          <w:iCs/>
        </w:rPr>
      </w:pP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72"/>
        <w:gridCol w:w="3637"/>
        <w:gridCol w:w="4275"/>
      </w:tblGrid>
      <w:tr w:rsidR="00B67D74" w:rsidRPr="002362C4" w:rsidTr="005A4C6D">
        <w:trPr>
          <w:jc w:val="center"/>
        </w:trPr>
        <w:tc>
          <w:tcPr>
            <w:tcW w:w="1772" w:type="dxa"/>
          </w:tcPr>
          <w:p w:rsidR="00B67D74" w:rsidRPr="002362C4" w:rsidRDefault="00B67D74" w:rsidP="006E62C2">
            <w:pPr>
              <w:jc w:val="center"/>
              <w:rPr>
                <w:b/>
              </w:rPr>
            </w:pPr>
            <w:r w:rsidRPr="002362C4">
              <w:rPr>
                <w:b/>
              </w:rPr>
              <w:t>Компетенция</w:t>
            </w:r>
          </w:p>
        </w:tc>
        <w:tc>
          <w:tcPr>
            <w:tcW w:w="3637" w:type="dxa"/>
          </w:tcPr>
          <w:p w:rsidR="00B67D74" w:rsidRPr="002362C4" w:rsidRDefault="00B67D74" w:rsidP="006E62C2">
            <w:pPr>
              <w:jc w:val="center"/>
              <w:rPr>
                <w:b/>
              </w:rPr>
            </w:pPr>
            <w:r w:rsidRPr="002362C4">
              <w:rPr>
                <w:b/>
              </w:rPr>
              <w:t>Индикаторы достижения компетенций</w:t>
            </w:r>
          </w:p>
        </w:tc>
        <w:tc>
          <w:tcPr>
            <w:tcW w:w="4275" w:type="dxa"/>
          </w:tcPr>
          <w:p w:rsidR="00B67D74" w:rsidRPr="002362C4" w:rsidRDefault="00B67D74" w:rsidP="006E62C2">
            <w:pPr>
              <w:jc w:val="center"/>
              <w:rPr>
                <w:b/>
              </w:rPr>
            </w:pPr>
            <w:r w:rsidRPr="002362C4">
              <w:rPr>
                <w:b/>
              </w:rPr>
              <w:t>Планируемые результаты обучения по дисциплине</w:t>
            </w:r>
          </w:p>
        </w:tc>
      </w:tr>
      <w:tr w:rsidR="00B67D74" w:rsidRPr="005F0FCA" w:rsidTr="005A4C6D">
        <w:trPr>
          <w:jc w:val="center"/>
        </w:trPr>
        <w:tc>
          <w:tcPr>
            <w:tcW w:w="1772" w:type="dxa"/>
          </w:tcPr>
          <w:p w:rsidR="00B67D74" w:rsidRDefault="00B67D74" w:rsidP="001D116C">
            <w:r w:rsidRPr="00213EFB">
              <w:t xml:space="preserve">ОПК-З. 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B67D74" w:rsidRPr="00213EFB" w:rsidRDefault="00B67D74" w:rsidP="001D116C"/>
        </w:tc>
        <w:tc>
          <w:tcPr>
            <w:tcW w:w="3637" w:type="dxa"/>
          </w:tcPr>
          <w:p w:rsidR="00B67D74" w:rsidRPr="001F2060" w:rsidRDefault="00B67D74" w:rsidP="001D116C">
            <w:pPr>
              <w:rPr>
                <w:b/>
              </w:rPr>
            </w:pPr>
            <w:r w:rsidRPr="001F2060">
              <w:rPr>
                <w:b/>
              </w:rPr>
              <w:t>ОПК-3.1</w:t>
            </w:r>
          </w:p>
          <w:p w:rsidR="00B67D74" w:rsidRPr="001D116C" w:rsidRDefault="00B67D74" w:rsidP="001D116C">
            <w:pPr>
              <w:jc w:val="both"/>
            </w:pPr>
            <w:r w:rsidRPr="001F2060">
              <w:rPr>
                <w:b/>
              </w:rPr>
              <w:t>Знает:</w:t>
            </w:r>
            <w:r w:rsidRPr="00A4172B">
              <w:rPr>
                <w:bCs/>
                <w:color w:val="000000"/>
              </w:rPr>
              <w:t xml:space="preserve">природу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требования</w:t>
            </w:r>
            <w:r w:rsidRPr="00A4172B">
              <w:rPr>
                <w:bCs/>
                <w:color w:val="000000"/>
              </w:rPr>
              <w:t>;</w:t>
            </w:r>
            <w:r w:rsidRPr="00A4172B">
              <w:rPr>
                <w:color w:val="000000"/>
              </w:rPr>
              <w:t xml:space="preserve">значение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B67D74" w:rsidRPr="001F2060" w:rsidRDefault="00B67D74" w:rsidP="001D116C">
            <w:pPr>
              <w:rPr>
                <w:b/>
              </w:rPr>
            </w:pPr>
            <w:r w:rsidRPr="001F2060">
              <w:rPr>
                <w:b/>
              </w:rPr>
              <w:t>ОПК-3.2</w:t>
            </w:r>
          </w:p>
          <w:p w:rsidR="00B67D74" w:rsidRDefault="00B67D74" w:rsidP="001D116C">
            <w:pPr>
              <w:jc w:val="both"/>
            </w:pPr>
            <w:r w:rsidRPr="001F2060">
              <w:rPr>
                <w:b/>
              </w:rPr>
              <w:t>Умеет:</w:t>
            </w:r>
            <w:r w:rsidRPr="00A4172B">
              <w:t xml:space="preserve">применять современные концепции и принципы выработки решения в управлении </w:t>
            </w:r>
            <w:r>
              <w:t>организацией</w:t>
            </w:r>
            <w:r w:rsidRPr="00A4172B">
              <w:t xml:space="preserve">;применять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B67D74" w:rsidRPr="001F2060" w:rsidRDefault="00B67D74" w:rsidP="001D116C">
            <w:pPr>
              <w:rPr>
                <w:b/>
              </w:rPr>
            </w:pPr>
            <w:r w:rsidRPr="001F2060">
              <w:rPr>
                <w:b/>
              </w:rPr>
              <w:t>ОПК-3.3</w:t>
            </w:r>
          </w:p>
          <w:p w:rsidR="00B67D74" w:rsidRPr="000C0B05" w:rsidRDefault="00B67D74" w:rsidP="001D116C">
            <w:pPr>
              <w:jc w:val="both"/>
            </w:pPr>
            <w:r w:rsidRPr="001F2060">
              <w:rPr>
                <w:b/>
              </w:rPr>
              <w:t>Владеет:</w:t>
            </w:r>
            <w:r w:rsidRPr="00E50370">
              <w:t xml:space="preserve">действиями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275" w:type="dxa"/>
          </w:tcPr>
          <w:p w:rsidR="00B67D74" w:rsidRPr="001D116C" w:rsidRDefault="00B67D74" w:rsidP="001D116C">
            <w:pPr>
              <w:rPr>
                <w:b/>
                <w:sz w:val="22"/>
                <w:szCs w:val="22"/>
              </w:rPr>
            </w:pPr>
            <w:r w:rsidRPr="001D116C">
              <w:rPr>
                <w:b/>
                <w:sz w:val="22"/>
                <w:szCs w:val="22"/>
              </w:rPr>
              <w:t>Знать:</w:t>
            </w:r>
          </w:p>
          <w:p w:rsidR="00B67D74" w:rsidRPr="00773140" w:rsidRDefault="00B67D74" w:rsidP="001D116C">
            <w:pPr>
              <w:rPr>
                <w:sz w:val="22"/>
                <w:szCs w:val="22"/>
              </w:rPr>
            </w:pPr>
            <w:r w:rsidRPr="00773140">
              <w:rPr>
                <w:sz w:val="22"/>
                <w:szCs w:val="22"/>
              </w:rPr>
              <w:t>- основы функционирования социального государства;</w:t>
            </w:r>
          </w:p>
          <w:p w:rsidR="00B67D74" w:rsidRPr="00773140" w:rsidRDefault="00B67D74" w:rsidP="001D116C">
            <w:pPr>
              <w:rPr>
                <w:sz w:val="22"/>
                <w:szCs w:val="22"/>
              </w:rPr>
            </w:pPr>
            <w:r w:rsidRPr="00773140">
              <w:rPr>
                <w:sz w:val="22"/>
                <w:szCs w:val="22"/>
              </w:rPr>
              <w:t>- теоретические основы возникновения социального государства как государства нового цивилизационного типа;</w:t>
            </w:r>
          </w:p>
          <w:p w:rsidR="00B67D74" w:rsidRPr="00773140" w:rsidRDefault="00B67D74" w:rsidP="001D116C">
            <w:pPr>
              <w:rPr>
                <w:sz w:val="22"/>
                <w:szCs w:val="22"/>
              </w:rPr>
            </w:pPr>
            <w:r w:rsidRPr="00773140">
              <w:rPr>
                <w:sz w:val="22"/>
                <w:szCs w:val="22"/>
              </w:rPr>
              <w:t>- принципы, цели и направления социальной политики государства;</w:t>
            </w:r>
          </w:p>
          <w:p w:rsidR="00B67D74" w:rsidRPr="00773140" w:rsidRDefault="00B67D74" w:rsidP="001D116C">
            <w:pPr>
              <w:rPr>
                <w:sz w:val="22"/>
                <w:szCs w:val="22"/>
              </w:rPr>
            </w:pPr>
            <w:r w:rsidRPr="00773140">
              <w:rPr>
                <w:sz w:val="22"/>
                <w:szCs w:val="22"/>
              </w:rPr>
              <w:t>- приоритеты социального развития Российской Федерации;</w:t>
            </w:r>
          </w:p>
          <w:p w:rsidR="00B67D74" w:rsidRPr="00773140" w:rsidRDefault="00B67D74" w:rsidP="001D116C">
            <w:pPr>
              <w:rPr>
                <w:sz w:val="22"/>
                <w:szCs w:val="22"/>
              </w:rPr>
            </w:pPr>
            <w:r w:rsidRPr="00773140">
              <w:rPr>
                <w:sz w:val="22"/>
                <w:szCs w:val="22"/>
              </w:rPr>
              <w:t>- принципы организации социальной экспертизы и социального аудита;</w:t>
            </w:r>
          </w:p>
          <w:p w:rsidR="00B67D74" w:rsidRPr="00773140" w:rsidRDefault="00B67D74" w:rsidP="001D116C">
            <w:pPr>
              <w:rPr>
                <w:sz w:val="22"/>
                <w:szCs w:val="22"/>
              </w:rPr>
            </w:pPr>
            <w:r w:rsidRPr="00773140">
              <w:rPr>
                <w:sz w:val="22"/>
                <w:szCs w:val="22"/>
              </w:rPr>
              <w:t>- сущность и значение социальной информации в развитии современного общества;</w:t>
            </w:r>
          </w:p>
          <w:p w:rsidR="00B67D74" w:rsidRPr="00773140" w:rsidRDefault="00B67D74" w:rsidP="001D116C">
            <w:pPr>
              <w:jc w:val="both"/>
              <w:rPr>
                <w:sz w:val="22"/>
                <w:szCs w:val="22"/>
              </w:rPr>
            </w:pPr>
            <w:r w:rsidRPr="00773140">
              <w:rPr>
                <w:sz w:val="22"/>
                <w:szCs w:val="22"/>
              </w:rPr>
              <w:t>- основные методы, способы и предложения по решению социальных проблем;</w:t>
            </w:r>
          </w:p>
          <w:p w:rsidR="00B67D74" w:rsidRPr="001D116C" w:rsidRDefault="00B67D74" w:rsidP="001D116C">
            <w:pPr>
              <w:rPr>
                <w:b/>
                <w:sz w:val="22"/>
                <w:szCs w:val="22"/>
              </w:rPr>
            </w:pPr>
            <w:r w:rsidRPr="001D116C">
              <w:rPr>
                <w:b/>
                <w:sz w:val="22"/>
                <w:szCs w:val="22"/>
              </w:rPr>
              <w:t>Уметь:</w:t>
            </w:r>
          </w:p>
          <w:p w:rsidR="00B67D74" w:rsidRPr="00773140" w:rsidRDefault="00B67D74" w:rsidP="001D116C">
            <w:pPr>
              <w:rPr>
                <w:b/>
                <w:sz w:val="22"/>
                <w:szCs w:val="22"/>
              </w:rPr>
            </w:pPr>
            <w:r w:rsidRPr="00773140">
              <w:rPr>
                <w:sz w:val="22"/>
                <w:szCs w:val="22"/>
              </w:rPr>
              <w:t>- исследовать теоретические основы формирования социального государства и его модели;</w:t>
            </w:r>
          </w:p>
          <w:p w:rsidR="00B67D74" w:rsidRPr="00773140" w:rsidRDefault="00B67D74" w:rsidP="001D116C">
            <w:pPr>
              <w:rPr>
                <w:sz w:val="22"/>
                <w:szCs w:val="22"/>
              </w:rPr>
            </w:pPr>
            <w:r w:rsidRPr="00773140">
              <w:rPr>
                <w:sz w:val="22"/>
                <w:szCs w:val="22"/>
              </w:rPr>
              <w:t>- использовать основные положения и приоритеты социальной политики государства при решении социальных и профессиональных задач;</w:t>
            </w:r>
          </w:p>
          <w:p w:rsidR="00B67D74" w:rsidRPr="00773140" w:rsidRDefault="00B67D74" w:rsidP="001D116C">
            <w:pPr>
              <w:rPr>
                <w:sz w:val="22"/>
                <w:szCs w:val="22"/>
              </w:rPr>
            </w:pPr>
            <w:r w:rsidRPr="00773140">
              <w:rPr>
                <w:sz w:val="22"/>
                <w:szCs w:val="22"/>
              </w:rPr>
              <w:t>- соблюдать основные правовые и юридические законы Российской Федерации, касающиеся социальной политики</w:t>
            </w:r>
          </w:p>
          <w:p w:rsidR="00B67D74" w:rsidRPr="00773140" w:rsidRDefault="00B67D74" w:rsidP="001D116C">
            <w:pPr>
              <w:rPr>
                <w:sz w:val="22"/>
                <w:szCs w:val="22"/>
              </w:rPr>
            </w:pPr>
            <w:r w:rsidRPr="00773140">
              <w:rPr>
                <w:sz w:val="22"/>
                <w:szCs w:val="22"/>
              </w:rPr>
              <w:t>- разрабатывать предложения и рекомендации по решению социальных проблем;</w:t>
            </w:r>
          </w:p>
          <w:p w:rsidR="00B67D74" w:rsidRDefault="00B67D74" w:rsidP="001D116C">
            <w:pPr>
              <w:rPr>
                <w:sz w:val="22"/>
                <w:szCs w:val="22"/>
              </w:rPr>
            </w:pPr>
            <w:r w:rsidRPr="00773140">
              <w:rPr>
                <w:sz w:val="22"/>
                <w:szCs w:val="22"/>
              </w:rPr>
              <w:t xml:space="preserve">- уметь </w:t>
            </w:r>
            <w:r>
              <w:rPr>
                <w:color w:val="000000"/>
              </w:rPr>
              <w:t>принимать  управленческие</w:t>
            </w:r>
            <w:r w:rsidRPr="00A4172B">
              <w:rPr>
                <w:color w:val="000000"/>
              </w:rPr>
              <w:t xml:space="preserve"> решения в управлении </w:t>
            </w:r>
            <w:r>
              <w:t xml:space="preserve">организацией </w:t>
            </w:r>
            <w:r w:rsidRPr="00A4172B">
              <w:rPr>
                <w:color w:val="000000"/>
              </w:rPr>
              <w:t>с учётом социальной политики государства</w:t>
            </w:r>
          </w:p>
          <w:p w:rsidR="00B67D74" w:rsidRPr="001D116C" w:rsidRDefault="00B67D74" w:rsidP="001D116C">
            <w:pPr>
              <w:rPr>
                <w:b/>
                <w:sz w:val="22"/>
                <w:szCs w:val="22"/>
              </w:rPr>
            </w:pPr>
            <w:r w:rsidRPr="001D116C">
              <w:rPr>
                <w:b/>
                <w:sz w:val="22"/>
                <w:szCs w:val="22"/>
              </w:rPr>
              <w:t>Владеть</w:t>
            </w:r>
          </w:p>
          <w:p w:rsidR="00B67D74" w:rsidRPr="00773140" w:rsidRDefault="00B67D74" w:rsidP="001D116C">
            <w:pPr>
              <w:rPr>
                <w:b/>
                <w:sz w:val="22"/>
                <w:szCs w:val="22"/>
              </w:rPr>
            </w:pPr>
            <w:r w:rsidRPr="00773140">
              <w:rPr>
                <w:sz w:val="22"/>
                <w:szCs w:val="22"/>
              </w:rPr>
              <w:t>- понятийно-категориальным аппаратом  социального государства;</w:t>
            </w:r>
          </w:p>
          <w:p w:rsidR="00B67D74" w:rsidRPr="00773140" w:rsidRDefault="00B67D74" w:rsidP="001D116C">
            <w:pPr>
              <w:rPr>
                <w:sz w:val="22"/>
                <w:szCs w:val="22"/>
              </w:rPr>
            </w:pPr>
            <w:r w:rsidRPr="00773140">
              <w:rPr>
                <w:sz w:val="22"/>
                <w:szCs w:val="22"/>
              </w:rPr>
              <w:t>- навыками по проведению социального аудита и социальной экспертизы;</w:t>
            </w:r>
          </w:p>
          <w:p w:rsidR="00B67D74" w:rsidRPr="00773140" w:rsidRDefault="00B67D74" w:rsidP="001D116C">
            <w:pPr>
              <w:rPr>
                <w:sz w:val="22"/>
                <w:szCs w:val="22"/>
              </w:rPr>
            </w:pPr>
            <w:r w:rsidRPr="00773140">
              <w:rPr>
                <w:sz w:val="22"/>
                <w:szCs w:val="22"/>
              </w:rPr>
              <w:t>- навыками по повышению социальной ответственности гражданина социального государства;</w:t>
            </w:r>
          </w:p>
          <w:p w:rsidR="00B67D74" w:rsidRPr="00773140" w:rsidRDefault="00B67D74" w:rsidP="001D116C">
            <w:pPr>
              <w:rPr>
                <w:sz w:val="22"/>
                <w:szCs w:val="22"/>
              </w:rPr>
            </w:pPr>
            <w:r w:rsidRPr="00773140">
              <w:rPr>
                <w:sz w:val="22"/>
                <w:szCs w:val="22"/>
              </w:rPr>
              <w:t>- навыками адекватного анализа проводимых в России социальных преобразований на этапе становления социального государства;</w:t>
            </w:r>
          </w:p>
          <w:p w:rsidR="00B67D74" w:rsidRPr="005F0FCA" w:rsidRDefault="00B67D74" w:rsidP="001D116C">
            <w:pPr>
              <w:jc w:val="both"/>
            </w:pPr>
            <w:r w:rsidRPr="00773140">
              <w:rPr>
                <w:sz w:val="22"/>
                <w:szCs w:val="22"/>
              </w:rPr>
              <w:t>- методами, способами и средствами оценки эффективности социальной политики государства.</w:t>
            </w:r>
          </w:p>
        </w:tc>
      </w:tr>
    </w:tbl>
    <w:p w:rsidR="00B67D74" w:rsidRDefault="00B67D74" w:rsidP="00E02B5D">
      <w:pPr>
        <w:pStyle w:val="ListParagraph"/>
        <w:ind w:left="786"/>
        <w:jc w:val="both"/>
        <w:rPr>
          <w:b/>
        </w:rPr>
      </w:pPr>
    </w:p>
    <w:p w:rsidR="00B67D74" w:rsidRPr="007138DF" w:rsidRDefault="00B67D74" w:rsidP="007138DF">
      <w:pPr>
        <w:pStyle w:val="ListParagraph"/>
        <w:numPr>
          <w:ilvl w:val="0"/>
          <w:numId w:val="29"/>
        </w:numPr>
        <w:jc w:val="both"/>
        <w:rPr>
          <w:b/>
          <w:i/>
        </w:rPr>
      </w:pPr>
      <w:r w:rsidRPr="007138DF">
        <w:rPr>
          <w:b/>
          <w:i/>
        </w:rPr>
        <w:t>Место дисциплины (модуля) в структуре образовательной программы</w:t>
      </w:r>
    </w:p>
    <w:p w:rsidR="00B67D74" w:rsidRDefault="00B67D74" w:rsidP="00A03416">
      <w:pPr>
        <w:pStyle w:val="consplusnormal0"/>
        <w:shd w:val="clear" w:color="auto" w:fill="FFFFFF"/>
        <w:spacing w:before="0" w:beforeAutospacing="0" w:after="0" w:afterAutospacing="0"/>
        <w:ind w:firstLine="539"/>
        <w:jc w:val="both"/>
        <w:rPr>
          <w:color w:val="000000"/>
        </w:rPr>
      </w:pPr>
    </w:p>
    <w:p w:rsidR="00B67D74" w:rsidRDefault="00B67D74" w:rsidP="007138DF">
      <w:pPr>
        <w:ind w:firstLine="142"/>
        <w:jc w:val="both"/>
        <w:rPr>
          <w:color w:val="000000"/>
        </w:rPr>
      </w:pPr>
      <w:r>
        <w:tab/>
      </w:r>
      <w:r w:rsidRPr="00DC11F5">
        <w:t>Дисц</w:t>
      </w:r>
      <w:r>
        <w:t xml:space="preserve">иплина относится к </w:t>
      </w:r>
      <w:r w:rsidRPr="00DC11F5">
        <w:t>части</w:t>
      </w:r>
      <w:r w:rsidRPr="0033434A">
        <w:t>, формируем</w:t>
      </w:r>
      <w:r>
        <w:t>ой</w:t>
      </w:r>
      <w:r w:rsidRPr="0033434A">
        <w:t xml:space="preserve"> участниками образовательных отношений</w:t>
      </w:r>
      <w:r w:rsidRPr="00DC11F5">
        <w:t xml:space="preserve"> Блока 1 «Дисциплины (модули)» учебного плана.</w:t>
      </w:r>
    </w:p>
    <w:p w:rsidR="00B67D74" w:rsidRPr="006237AC" w:rsidRDefault="00B67D74"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B67D74" w:rsidRPr="00DC11F5" w:rsidRDefault="00B67D74" w:rsidP="007138DF">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B67D74" w:rsidRPr="00DC11F5" w:rsidRDefault="00B67D74" w:rsidP="007138DF">
      <w:pPr>
        <w:pStyle w:val="31"/>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B67D74" w:rsidRPr="00DC11F5" w:rsidRDefault="00B67D74" w:rsidP="007138DF">
      <w:pPr>
        <w:pStyle w:val="31"/>
        <w:shd w:val="clear" w:color="auto" w:fill="auto"/>
        <w:spacing w:line="240" w:lineRule="auto"/>
        <w:ind w:firstLine="720"/>
        <w:jc w:val="both"/>
        <w:rPr>
          <w:sz w:val="24"/>
          <w:szCs w:val="24"/>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423"/>
        <w:gridCol w:w="2835"/>
        <w:gridCol w:w="1417"/>
        <w:gridCol w:w="3686"/>
      </w:tblGrid>
      <w:tr w:rsidR="00B67D74" w:rsidRPr="00DC11F5" w:rsidTr="001F2060">
        <w:tc>
          <w:tcPr>
            <w:tcW w:w="1423" w:type="dxa"/>
          </w:tcPr>
          <w:p w:rsidR="00B67D74" w:rsidRPr="00DC11F5" w:rsidRDefault="00B67D74" w:rsidP="006E62C2">
            <w:pPr>
              <w:suppressAutoHyphens/>
              <w:jc w:val="both"/>
            </w:pPr>
            <w:r w:rsidRPr="00DC11F5">
              <w:t>Код компетенции</w:t>
            </w:r>
          </w:p>
        </w:tc>
        <w:tc>
          <w:tcPr>
            <w:tcW w:w="2835" w:type="dxa"/>
          </w:tcPr>
          <w:p w:rsidR="00B67D74" w:rsidRPr="00DC11F5" w:rsidRDefault="00B67D74" w:rsidP="006E62C2">
            <w:pPr>
              <w:suppressAutoHyphens/>
              <w:jc w:val="both"/>
            </w:pPr>
            <w:r w:rsidRPr="00DC11F5">
              <w:t>Предшествующие дисциплины</w:t>
            </w:r>
          </w:p>
        </w:tc>
        <w:tc>
          <w:tcPr>
            <w:tcW w:w="1417" w:type="dxa"/>
          </w:tcPr>
          <w:p w:rsidR="00B67D74" w:rsidRPr="00DC11F5" w:rsidRDefault="00B67D74" w:rsidP="006E62C2">
            <w:pPr>
              <w:suppressAutoHyphens/>
              <w:jc w:val="both"/>
            </w:pPr>
            <w:r w:rsidRPr="00DC11F5">
              <w:t>Параллельно осваиваемые</w:t>
            </w:r>
          </w:p>
        </w:tc>
        <w:tc>
          <w:tcPr>
            <w:tcW w:w="3686" w:type="dxa"/>
          </w:tcPr>
          <w:p w:rsidR="00B67D74" w:rsidRPr="00DC11F5" w:rsidRDefault="00B67D74" w:rsidP="006E62C2">
            <w:pPr>
              <w:suppressAutoHyphens/>
              <w:jc w:val="both"/>
            </w:pPr>
            <w:r w:rsidRPr="00DC11F5">
              <w:t>Последующие дисциплины</w:t>
            </w:r>
          </w:p>
        </w:tc>
      </w:tr>
      <w:tr w:rsidR="00B67D74" w:rsidRPr="00DC11F5" w:rsidTr="001F2060">
        <w:tc>
          <w:tcPr>
            <w:tcW w:w="1423" w:type="dxa"/>
          </w:tcPr>
          <w:p w:rsidR="00B67D74" w:rsidRDefault="00B67D74" w:rsidP="006E62C2">
            <w:pPr>
              <w:suppressAutoHyphens/>
              <w:jc w:val="both"/>
            </w:pPr>
            <w:r>
              <w:t>ОПК-3</w:t>
            </w:r>
          </w:p>
        </w:tc>
        <w:tc>
          <w:tcPr>
            <w:tcW w:w="2835" w:type="dxa"/>
          </w:tcPr>
          <w:p w:rsidR="00B67D74" w:rsidRDefault="00B67D74" w:rsidP="001F2060">
            <w:pPr>
              <w:suppressAutoHyphens/>
            </w:pPr>
            <w:r>
              <w:t>Теория менеджмента;</w:t>
            </w:r>
          </w:p>
          <w:p w:rsidR="00B67D74" w:rsidRDefault="00B67D74" w:rsidP="001F2060">
            <w:pPr>
              <w:suppressAutoHyphens/>
            </w:pPr>
            <w:r w:rsidRPr="001D116C">
              <w:t>Социально-экономическая география</w:t>
            </w:r>
            <w:r>
              <w:t>;</w:t>
            </w:r>
          </w:p>
          <w:p w:rsidR="00B67D74" w:rsidRPr="001D116C" w:rsidRDefault="00B67D74" w:rsidP="001F2060">
            <w:pPr>
              <w:suppressAutoHyphens/>
            </w:pPr>
            <w:r>
              <w:t>Методы принятия управленческих решений.</w:t>
            </w:r>
          </w:p>
        </w:tc>
        <w:tc>
          <w:tcPr>
            <w:tcW w:w="1417" w:type="dxa"/>
          </w:tcPr>
          <w:p w:rsidR="00B67D74" w:rsidRPr="00DC11F5" w:rsidRDefault="00B67D74" w:rsidP="006E62C2">
            <w:pPr>
              <w:suppressAutoHyphens/>
              <w:jc w:val="both"/>
            </w:pPr>
          </w:p>
        </w:tc>
        <w:tc>
          <w:tcPr>
            <w:tcW w:w="3686" w:type="dxa"/>
          </w:tcPr>
          <w:p w:rsidR="00B67D74" w:rsidRDefault="00B67D74" w:rsidP="001F2060">
            <w:r w:rsidRPr="000D33DE">
              <w:t>Технологическая (проектно-технологическая) практика</w:t>
            </w:r>
            <w:r>
              <w:t>;</w:t>
            </w:r>
          </w:p>
          <w:p w:rsidR="00B67D74" w:rsidRPr="00DC11F5" w:rsidRDefault="00B67D74" w:rsidP="001F2060">
            <w:r w:rsidRPr="000D33DE">
              <w:t>Защита выпускной квалификационной работы, включая подготовку к процедуре защиты и процедуру защиты</w:t>
            </w:r>
            <w:r>
              <w:t>.</w:t>
            </w:r>
          </w:p>
        </w:tc>
      </w:tr>
    </w:tbl>
    <w:p w:rsidR="00B67D74" w:rsidRDefault="00B67D74" w:rsidP="001F2060">
      <w:pPr>
        <w:ind w:firstLine="567"/>
        <w:jc w:val="both"/>
      </w:pPr>
    </w:p>
    <w:p w:rsidR="00B67D74" w:rsidRDefault="00B67D74" w:rsidP="001F2060">
      <w:pPr>
        <w:ind w:firstLine="709"/>
        <w:jc w:val="both"/>
      </w:pPr>
      <w:r w:rsidRPr="00811A03">
        <w:t>Этапы формирования компетенций отражены в траектории формирования компетенций (Приложение к ОПОП).</w:t>
      </w:r>
    </w:p>
    <w:p w:rsidR="00B67D74" w:rsidRDefault="00B67D74" w:rsidP="001F2060">
      <w:pPr>
        <w:widowControl/>
        <w:autoSpaceDE/>
        <w:autoSpaceDN/>
        <w:adjustRightInd/>
        <w:ind w:firstLine="709"/>
        <w:jc w:val="both"/>
        <w:rPr>
          <w:lang w:eastAsia="en-US"/>
        </w:rPr>
      </w:pPr>
      <w:r w:rsidRPr="00917769">
        <w:rPr>
          <w:lang w:eastAsia="en-US"/>
        </w:rPr>
        <w:t xml:space="preserve">Дисциплина  в рамках </w:t>
      </w:r>
      <w:r w:rsidRPr="00917769">
        <w:rPr>
          <w:b/>
          <w:lang w:eastAsia="en-US"/>
        </w:rPr>
        <w:t>воспитательной работы</w:t>
      </w:r>
      <w:r w:rsidRPr="0091776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67D74" w:rsidRPr="0043621F" w:rsidRDefault="00B67D74" w:rsidP="001F2060">
      <w:pPr>
        <w:widowControl/>
        <w:autoSpaceDE/>
        <w:autoSpaceDN/>
        <w:adjustRightInd/>
        <w:ind w:firstLine="709"/>
        <w:jc w:val="both"/>
        <w:rPr>
          <w:lang w:eastAsia="en-US"/>
        </w:rPr>
      </w:pPr>
    </w:p>
    <w:p w:rsidR="00B67D74" w:rsidRPr="00773DBC" w:rsidRDefault="00B67D74" w:rsidP="007138DF">
      <w:pPr>
        <w:pStyle w:val="ListParagraph"/>
        <w:numPr>
          <w:ilvl w:val="0"/>
          <w:numId w:val="29"/>
        </w:numPr>
        <w:jc w:val="both"/>
        <w:rPr>
          <w:b/>
          <w:i/>
        </w:rPr>
      </w:pPr>
      <w:r w:rsidRPr="00773DBC">
        <w:rPr>
          <w:b/>
          <w:i/>
        </w:rPr>
        <w:t>Объем дисциплины</w:t>
      </w:r>
    </w:p>
    <w:p w:rsidR="00B67D74" w:rsidRPr="00773DBC" w:rsidRDefault="00B67D74" w:rsidP="0047259A">
      <w:pPr>
        <w:pStyle w:val="ListParagraph"/>
        <w:jc w:val="both"/>
        <w:rPr>
          <w:b/>
          <w:i/>
        </w:rPr>
      </w:pPr>
    </w:p>
    <w:tbl>
      <w:tblPr>
        <w:tblW w:w="9252" w:type="dxa"/>
        <w:tblInd w:w="108" w:type="dxa"/>
        <w:tblLayout w:type="fixed"/>
        <w:tblCellMar>
          <w:left w:w="0" w:type="dxa"/>
          <w:right w:w="0" w:type="dxa"/>
        </w:tblCellMar>
        <w:tblLook w:val="0000"/>
      </w:tblPr>
      <w:tblGrid>
        <w:gridCol w:w="250"/>
        <w:gridCol w:w="5870"/>
        <w:gridCol w:w="1573"/>
        <w:gridCol w:w="1559"/>
      </w:tblGrid>
      <w:tr w:rsidR="00B67D74" w:rsidRPr="00DC11F5" w:rsidTr="005A4C6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sidRPr="00DC11F5">
              <w:rPr>
                <w:b/>
                <w:bCs/>
                <w:i/>
                <w:iCs/>
              </w:rPr>
              <w:t>Виды учебной работы</w:t>
            </w:r>
          </w:p>
        </w:tc>
        <w:tc>
          <w:tcPr>
            <w:tcW w:w="313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sidRPr="00DC11F5">
              <w:rPr>
                <w:b/>
                <w:bCs/>
                <w:i/>
                <w:iCs/>
              </w:rPr>
              <w:t>Формы обучения</w:t>
            </w:r>
          </w:p>
        </w:tc>
      </w:tr>
      <w:tr w:rsidR="00B67D74" w:rsidRPr="00DC11F5" w:rsidTr="005A4C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spacing w:after="200" w:line="276" w:lineRule="auto"/>
              <w:rPr>
                <w:lang w:val="en-US"/>
              </w:rPr>
            </w:pP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Pr>
                <w:b/>
                <w:bCs/>
                <w:i/>
                <w:iCs/>
              </w:rPr>
              <w:t>Очно-з</w:t>
            </w:r>
            <w:r w:rsidRPr="00DC11F5">
              <w:rPr>
                <w:b/>
                <w:bCs/>
                <w:i/>
                <w:iCs/>
              </w:rPr>
              <w:t>аочная</w:t>
            </w:r>
          </w:p>
        </w:tc>
      </w:tr>
      <w:tr w:rsidR="00B67D74" w:rsidRPr="00DC11F5" w:rsidTr="005A4C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rsidRPr="00DC11F5">
              <w:rPr>
                <w:b/>
                <w:bCs/>
              </w:rPr>
              <w:t>Общая трудоемкость</w:t>
            </w:r>
            <w:r w:rsidRPr="00DC11F5">
              <w:t>: зачетные единицы/часы</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E62C2" w:rsidRDefault="00B67D74" w:rsidP="006E62C2">
            <w:pPr>
              <w:jc w:val="center"/>
            </w:pPr>
            <w:r>
              <w:rPr>
                <w:lang w:val="en-US"/>
              </w:rPr>
              <w:t>2/</w:t>
            </w:r>
            <w: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207C0" w:rsidRDefault="00B67D74" w:rsidP="006E62C2">
            <w:pPr>
              <w:jc w:val="center"/>
              <w:rPr>
                <w:lang w:val="en-US"/>
              </w:rPr>
            </w:pPr>
            <w:r>
              <w:rPr>
                <w:lang w:val="en-US"/>
              </w:rPr>
              <w:t>2</w:t>
            </w:r>
            <w:r>
              <w:t>/</w:t>
            </w:r>
            <w:r>
              <w:rPr>
                <w:lang w:val="en-US"/>
              </w:rPr>
              <w:t>72</w:t>
            </w:r>
          </w:p>
        </w:tc>
      </w:tr>
      <w:tr w:rsidR="00B67D74" w:rsidRPr="00DC11F5" w:rsidTr="005A4C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rsidRPr="00DC11F5">
              <w:rPr>
                <w:b/>
                <w:bCs/>
              </w:rPr>
              <w:t>Контактная работа с преподавателем</w:t>
            </w:r>
            <w:r w:rsidRPr="00DC11F5">
              <w:t>:</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pPr>
          </w:p>
        </w:tc>
      </w:tr>
      <w:tr w:rsidR="00B67D74" w:rsidRPr="00DC11F5" w:rsidTr="005A4C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67D74" w:rsidRPr="00DC11F5" w:rsidRDefault="00B67D74" w:rsidP="006E62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0A5A62" w:rsidRDefault="00B67D74" w:rsidP="006E62C2">
            <w:pPr>
              <w:jc w:val="both"/>
            </w:pPr>
            <w:r>
              <w:t>Занятия лекционного типа - л</w:t>
            </w:r>
            <w:r w:rsidRPr="00DC11F5">
              <w:t>екционные занятия</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CF1435" w:rsidRDefault="00B67D74" w:rsidP="006E62C2">
            <w:pPr>
              <w:jc w:val="cente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E57FE" w:rsidRDefault="00B67D74" w:rsidP="006E62C2">
            <w:pPr>
              <w:jc w:val="center"/>
            </w:pPr>
            <w:r>
              <w:t>10</w:t>
            </w: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E62C2" w:rsidRDefault="00B67D74" w:rsidP="006E62C2">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E57FE" w:rsidRDefault="00B67D74" w:rsidP="006E62C2">
            <w:pPr>
              <w:jc w:val="center"/>
            </w:pPr>
            <w:r>
              <w:t>8</w:t>
            </w: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3F2293" w:rsidRDefault="00B67D74" w:rsidP="006E62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0A5A62"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0A5A62" w:rsidRDefault="00B67D74" w:rsidP="006E62C2">
            <w:pPr>
              <w:jc w:val="center"/>
            </w:pP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t>Консультации</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FD2413"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Default="00B67D74" w:rsidP="006E62C2">
            <w:pPr>
              <w:jc w:val="both"/>
            </w:pPr>
            <w:r>
              <w:t>Курсовая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t xml:space="preserve">Промежуточная аттестация: зачетс оценкой </w:t>
            </w:r>
            <w:r w:rsidRPr="00DC11F5">
              <w:rPr>
                <w:i/>
              </w:rPr>
              <w:t>(в том числе: в форме контактной работы/в форме СРС)</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13684" w:rsidRDefault="00B67D74" w:rsidP="006E62C2">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E57FE" w:rsidRDefault="00B67D74" w:rsidP="006E62C2">
            <w:pPr>
              <w:jc w:val="center"/>
            </w:pPr>
            <w:r>
              <w:t>2</w:t>
            </w:r>
          </w:p>
        </w:tc>
      </w:tr>
      <w:tr w:rsidR="00B67D74" w:rsidRPr="00DC11F5" w:rsidTr="005A4C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rPr>
                <w:lang w:val="en-US"/>
              </w:rPr>
            </w:pPr>
            <w:r w:rsidRPr="00DC11F5">
              <w:rPr>
                <w:b/>
                <w:bCs/>
              </w:rPr>
              <w:t>Самостоятельная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207C0" w:rsidRDefault="00B67D74" w:rsidP="006E62C2">
            <w:pPr>
              <w:jc w:val="center"/>
              <w:rPr>
                <w:lang w:val="en-US"/>
              </w:rPr>
            </w:pPr>
            <w:r>
              <w:rPr>
                <w:lang w:val="en-US"/>
              </w:rP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207C0" w:rsidRDefault="00B67D74" w:rsidP="006E62C2">
            <w:pPr>
              <w:jc w:val="center"/>
              <w:rPr>
                <w:lang w:val="en-US"/>
              </w:rPr>
            </w:pPr>
            <w:r>
              <w:rPr>
                <w:lang w:val="en-US"/>
              </w:rPr>
              <w:t>52</w:t>
            </w:r>
          </w:p>
        </w:tc>
      </w:tr>
    </w:tbl>
    <w:p w:rsidR="00B67D74" w:rsidRDefault="00B67D74" w:rsidP="00873DDD">
      <w:pPr>
        <w:widowControl/>
        <w:autoSpaceDE/>
        <w:autoSpaceDN/>
        <w:adjustRightInd/>
      </w:pPr>
    </w:p>
    <w:p w:rsidR="00B67D74" w:rsidRDefault="00B67D74" w:rsidP="00873DDD">
      <w:pPr>
        <w:widowControl/>
        <w:autoSpaceDE/>
        <w:autoSpaceDN/>
        <w:adjustRightInd/>
      </w:pPr>
    </w:p>
    <w:p w:rsidR="00B67D74" w:rsidRPr="00773DBC" w:rsidRDefault="00B67D74" w:rsidP="00873DDD">
      <w:pPr>
        <w:widowControl/>
        <w:autoSpaceDE/>
        <w:autoSpaceDN/>
        <w:adjustRightInd/>
      </w:pPr>
    </w:p>
    <w:p w:rsidR="00B67D74" w:rsidRPr="00773DBC" w:rsidRDefault="00B67D74" w:rsidP="007138DF">
      <w:pPr>
        <w:pStyle w:val="ListParagraph"/>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67D74" w:rsidRPr="001F2060" w:rsidRDefault="00B67D74" w:rsidP="007138DF">
      <w:pPr>
        <w:pStyle w:val="ListParagraph"/>
        <w:numPr>
          <w:ilvl w:val="1"/>
          <w:numId w:val="30"/>
        </w:numPr>
        <w:jc w:val="both"/>
        <w:rPr>
          <w:b/>
        </w:rPr>
      </w:pPr>
      <w:r w:rsidRPr="001F2060">
        <w:rPr>
          <w:b/>
        </w:rPr>
        <w:t>Распределение часов по разделам/темам и видам работы</w:t>
      </w:r>
    </w:p>
    <w:p w:rsidR="00B67D74" w:rsidRPr="005A4C6D" w:rsidRDefault="00B67D74" w:rsidP="007138DF">
      <w:pPr>
        <w:ind w:left="1762"/>
        <w:jc w:val="both"/>
        <w:rPr>
          <w:b/>
        </w:rPr>
      </w:pPr>
      <w:r w:rsidRPr="005A4C6D">
        <w:rPr>
          <w:b/>
        </w:rPr>
        <w:t>4.1.1Очная форма обучения</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7"/>
        <w:gridCol w:w="4506"/>
        <w:gridCol w:w="708"/>
        <w:gridCol w:w="709"/>
        <w:gridCol w:w="709"/>
        <w:gridCol w:w="2278"/>
      </w:tblGrid>
      <w:tr w:rsidR="00B67D74" w:rsidRPr="00773DBC" w:rsidTr="00F37285">
        <w:trPr>
          <w:jc w:val="center"/>
        </w:trPr>
        <w:tc>
          <w:tcPr>
            <w:tcW w:w="467"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 п/п</w:t>
            </w:r>
          </w:p>
        </w:tc>
        <w:tc>
          <w:tcPr>
            <w:tcW w:w="4506"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Раздел/тема</w:t>
            </w:r>
          </w:p>
        </w:tc>
        <w:tc>
          <w:tcPr>
            <w:tcW w:w="4404" w:type="dxa"/>
            <w:gridSpan w:val="4"/>
          </w:tcPr>
          <w:p w:rsidR="00B67D74" w:rsidRPr="00F37285" w:rsidRDefault="00B67D74" w:rsidP="00F37285">
            <w:pPr>
              <w:jc w:val="center"/>
              <w:rPr>
                <w:b/>
              </w:rPr>
            </w:pPr>
            <w:r w:rsidRPr="00F37285">
              <w:rPr>
                <w:b/>
              </w:rPr>
              <w:t>Виды учебной работы (в часах)</w:t>
            </w:r>
          </w:p>
        </w:tc>
      </w:tr>
      <w:tr w:rsidR="00B67D74" w:rsidRPr="00773DBC" w:rsidTr="00F37285">
        <w:trPr>
          <w:jc w:val="center"/>
        </w:trPr>
        <w:tc>
          <w:tcPr>
            <w:tcW w:w="467" w:type="dxa"/>
            <w:vMerge/>
          </w:tcPr>
          <w:p w:rsidR="00B67D74" w:rsidRPr="00F37285" w:rsidRDefault="00B67D74" w:rsidP="00F37285">
            <w:pPr>
              <w:jc w:val="center"/>
              <w:rPr>
                <w:b/>
              </w:rPr>
            </w:pPr>
          </w:p>
        </w:tc>
        <w:tc>
          <w:tcPr>
            <w:tcW w:w="4506" w:type="dxa"/>
            <w:vMerge/>
          </w:tcPr>
          <w:p w:rsidR="00B67D74" w:rsidRPr="00F37285" w:rsidRDefault="00B67D74" w:rsidP="00F37285">
            <w:pPr>
              <w:jc w:val="center"/>
              <w:rPr>
                <w:b/>
              </w:rPr>
            </w:pPr>
          </w:p>
        </w:tc>
        <w:tc>
          <w:tcPr>
            <w:tcW w:w="2126" w:type="dxa"/>
            <w:gridSpan w:val="3"/>
          </w:tcPr>
          <w:p w:rsidR="00B67D74" w:rsidRPr="00F37285" w:rsidRDefault="00B67D74" w:rsidP="00F37285">
            <w:pPr>
              <w:jc w:val="center"/>
              <w:rPr>
                <w:b/>
              </w:rPr>
            </w:pPr>
            <w:r w:rsidRPr="00F37285">
              <w:rPr>
                <w:b/>
              </w:rPr>
              <w:t>Аудиторная работа</w:t>
            </w:r>
          </w:p>
        </w:tc>
        <w:tc>
          <w:tcPr>
            <w:tcW w:w="2278" w:type="dxa"/>
            <w:vMerge w:val="restart"/>
          </w:tcPr>
          <w:p w:rsidR="00B67D74" w:rsidRPr="00F37285" w:rsidRDefault="00B67D74" w:rsidP="00F37285">
            <w:pPr>
              <w:jc w:val="center"/>
              <w:rPr>
                <w:b/>
              </w:rPr>
            </w:pPr>
            <w:r w:rsidRPr="00F37285">
              <w:rPr>
                <w:b/>
              </w:rPr>
              <w:t>Самостоятельная работа</w:t>
            </w:r>
          </w:p>
        </w:tc>
      </w:tr>
      <w:tr w:rsidR="00B67D74" w:rsidRPr="00773DBC" w:rsidTr="00F37285">
        <w:trPr>
          <w:jc w:val="center"/>
        </w:trPr>
        <w:tc>
          <w:tcPr>
            <w:tcW w:w="467" w:type="dxa"/>
            <w:vMerge/>
          </w:tcPr>
          <w:p w:rsidR="00B67D74" w:rsidRPr="00773DBC" w:rsidRDefault="00B67D74" w:rsidP="00F37285">
            <w:pPr>
              <w:jc w:val="both"/>
            </w:pPr>
          </w:p>
        </w:tc>
        <w:tc>
          <w:tcPr>
            <w:tcW w:w="4506" w:type="dxa"/>
            <w:vMerge/>
          </w:tcPr>
          <w:p w:rsidR="00B67D74" w:rsidRPr="00773DBC" w:rsidRDefault="00B67D74" w:rsidP="00F37285">
            <w:pPr>
              <w:jc w:val="both"/>
            </w:pPr>
          </w:p>
        </w:tc>
        <w:tc>
          <w:tcPr>
            <w:tcW w:w="708" w:type="dxa"/>
          </w:tcPr>
          <w:p w:rsidR="00B67D74" w:rsidRPr="00F37285" w:rsidRDefault="00B67D74" w:rsidP="00F37285">
            <w:pPr>
              <w:jc w:val="center"/>
              <w:rPr>
                <w:b/>
              </w:rPr>
            </w:pPr>
            <w:r w:rsidRPr="00F37285">
              <w:rPr>
                <w:b/>
              </w:rPr>
              <w:t>ЛК</w:t>
            </w:r>
          </w:p>
        </w:tc>
        <w:tc>
          <w:tcPr>
            <w:tcW w:w="709" w:type="dxa"/>
          </w:tcPr>
          <w:p w:rsidR="00B67D74" w:rsidRPr="00F37285" w:rsidRDefault="00B67D74" w:rsidP="00F37285">
            <w:pPr>
              <w:jc w:val="center"/>
              <w:rPr>
                <w:b/>
              </w:rPr>
            </w:pPr>
            <w:r w:rsidRPr="00F37285">
              <w:rPr>
                <w:b/>
              </w:rPr>
              <w:t>ПЗ</w:t>
            </w:r>
          </w:p>
        </w:tc>
        <w:tc>
          <w:tcPr>
            <w:tcW w:w="709" w:type="dxa"/>
          </w:tcPr>
          <w:p w:rsidR="00B67D74" w:rsidRPr="00F37285" w:rsidRDefault="00B67D74" w:rsidP="00F37285">
            <w:pPr>
              <w:jc w:val="center"/>
              <w:rPr>
                <w:b/>
              </w:rPr>
            </w:pPr>
            <w:r w:rsidRPr="00F37285">
              <w:rPr>
                <w:b/>
              </w:rPr>
              <w:t>ЛабЗ</w:t>
            </w:r>
          </w:p>
        </w:tc>
        <w:tc>
          <w:tcPr>
            <w:tcW w:w="2278" w:type="dxa"/>
            <w:vMerge/>
          </w:tcPr>
          <w:p w:rsidR="00B67D74" w:rsidRPr="00773DBC" w:rsidRDefault="00B67D74" w:rsidP="00F37285">
            <w:pPr>
              <w:jc w:val="both"/>
            </w:pPr>
          </w:p>
        </w:tc>
      </w:tr>
      <w:tr w:rsidR="00B67D74" w:rsidRPr="00773DBC" w:rsidTr="00F37285">
        <w:trPr>
          <w:jc w:val="center"/>
        </w:trPr>
        <w:tc>
          <w:tcPr>
            <w:tcW w:w="467" w:type="dxa"/>
          </w:tcPr>
          <w:p w:rsidR="00B67D74" w:rsidRPr="00773DBC" w:rsidRDefault="00B67D74" w:rsidP="00F37285">
            <w:pPr>
              <w:pStyle w:val="ListParagraph"/>
              <w:numPr>
                <w:ilvl w:val="0"/>
                <w:numId w:val="2"/>
              </w:numPr>
              <w:ind w:hanging="502"/>
              <w:jc w:val="both"/>
            </w:pPr>
          </w:p>
        </w:tc>
        <w:tc>
          <w:tcPr>
            <w:tcW w:w="4506" w:type="dxa"/>
          </w:tcPr>
          <w:p w:rsidR="00B67D74" w:rsidRPr="00205A68" w:rsidRDefault="00B67D74" w:rsidP="00F37285">
            <w:pPr>
              <w:widowControl/>
              <w:autoSpaceDE/>
              <w:autoSpaceDN/>
              <w:adjustRightInd/>
              <w:jc w:val="both"/>
            </w:pPr>
            <w:r w:rsidRPr="009D4BA5">
              <w:t>Понятие и сущность государства</w:t>
            </w:r>
          </w:p>
        </w:tc>
        <w:tc>
          <w:tcPr>
            <w:tcW w:w="708" w:type="dxa"/>
          </w:tcPr>
          <w:p w:rsidR="00B67D74" w:rsidRPr="00773DBC" w:rsidRDefault="00B67D74" w:rsidP="00F37285">
            <w:pPr>
              <w:jc w:val="center"/>
            </w:pPr>
            <w:r>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ListParagraph"/>
              <w:numPr>
                <w:ilvl w:val="0"/>
                <w:numId w:val="2"/>
              </w:numPr>
              <w:ind w:hanging="502"/>
              <w:jc w:val="both"/>
            </w:pPr>
          </w:p>
        </w:tc>
        <w:tc>
          <w:tcPr>
            <w:tcW w:w="4506" w:type="dxa"/>
          </w:tcPr>
          <w:p w:rsidR="00B67D74" w:rsidRPr="00773DBC" w:rsidRDefault="00B67D74" w:rsidP="00F37285">
            <w:pPr>
              <w:widowControl/>
              <w:autoSpaceDE/>
              <w:autoSpaceDN/>
              <w:adjustRightInd/>
            </w:pPr>
            <w:r w:rsidRPr="009D4BA5">
              <w:t>Право как инструмент регулирования общественных отношений</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ListParagraph"/>
              <w:numPr>
                <w:ilvl w:val="0"/>
                <w:numId w:val="2"/>
              </w:numPr>
              <w:ind w:hanging="502"/>
              <w:jc w:val="both"/>
            </w:pPr>
          </w:p>
        </w:tc>
        <w:tc>
          <w:tcPr>
            <w:tcW w:w="4506" w:type="dxa"/>
          </w:tcPr>
          <w:p w:rsidR="00B67D74" w:rsidRPr="00773DBC" w:rsidRDefault="00B67D74" w:rsidP="00F37285">
            <w:pPr>
              <w:jc w:val="both"/>
            </w:pPr>
            <w:r w:rsidRPr="009D4BA5">
              <w:t>Концепции социального государства и его индикаторы</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ListParagraph"/>
              <w:numPr>
                <w:ilvl w:val="0"/>
                <w:numId w:val="2"/>
              </w:numPr>
              <w:ind w:hanging="489"/>
              <w:jc w:val="both"/>
            </w:pPr>
          </w:p>
        </w:tc>
        <w:tc>
          <w:tcPr>
            <w:tcW w:w="4506" w:type="dxa"/>
          </w:tcPr>
          <w:p w:rsidR="00B67D74" w:rsidRPr="00773DBC" w:rsidRDefault="00B67D74" w:rsidP="00F37285">
            <w:pPr>
              <w:jc w:val="both"/>
            </w:pPr>
            <w:r w:rsidRPr="009D4BA5">
              <w:t>Признаки и модели социального государства</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ListParagraph"/>
              <w:numPr>
                <w:ilvl w:val="0"/>
                <w:numId w:val="2"/>
              </w:numPr>
              <w:ind w:hanging="502"/>
              <w:jc w:val="both"/>
            </w:pPr>
          </w:p>
        </w:tc>
        <w:tc>
          <w:tcPr>
            <w:tcW w:w="4506" w:type="dxa"/>
          </w:tcPr>
          <w:p w:rsidR="00B67D74" w:rsidRPr="00773DBC" w:rsidRDefault="00B67D74" w:rsidP="00F37285">
            <w:pPr>
              <w:jc w:val="both"/>
            </w:pPr>
            <w:r w:rsidRPr="009D4BA5">
              <w:t>Социальное государство в СССР</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6.</w:t>
            </w:r>
          </w:p>
        </w:tc>
        <w:tc>
          <w:tcPr>
            <w:tcW w:w="4506" w:type="dxa"/>
          </w:tcPr>
          <w:p w:rsidR="00B67D74" w:rsidRPr="00773DBC" w:rsidRDefault="00B67D74" w:rsidP="00F37285">
            <w:pPr>
              <w:jc w:val="both"/>
            </w:pPr>
            <w:r w:rsidRPr="009D4BA5">
              <w:t>Основные направления и этапы развития социального государства в современной России</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7.</w:t>
            </w:r>
          </w:p>
        </w:tc>
        <w:tc>
          <w:tcPr>
            <w:tcW w:w="4506" w:type="dxa"/>
          </w:tcPr>
          <w:p w:rsidR="00B67D74" w:rsidRPr="00773DBC" w:rsidRDefault="00B67D74" w:rsidP="00F37285">
            <w:pPr>
              <w:jc w:val="both"/>
            </w:pPr>
            <w:r w:rsidRPr="009D4BA5">
              <w:t>Понятие и сущность социальной политики</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8.</w:t>
            </w:r>
          </w:p>
        </w:tc>
        <w:tc>
          <w:tcPr>
            <w:tcW w:w="4506" w:type="dxa"/>
          </w:tcPr>
          <w:p w:rsidR="00B67D74" w:rsidRPr="00773DBC" w:rsidRDefault="00B67D74" w:rsidP="00F37285">
            <w:pPr>
              <w:jc w:val="both"/>
            </w:pPr>
            <w:r w:rsidRPr="009D4BA5">
              <w:t>Корпоративная социальная политика в социальном государстве</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9.</w:t>
            </w:r>
          </w:p>
        </w:tc>
        <w:tc>
          <w:tcPr>
            <w:tcW w:w="4506" w:type="dxa"/>
          </w:tcPr>
          <w:p w:rsidR="00B67D74" w:rsidRPr="00773DBC" w:rsidRDefault="00B67D74" w:rsidP="00F37285">
            <w:pPr>
              <w:jc w:val="both"/>
            </w:pPr>
            <w:r>
              <w:t>Социальная политика в различных сферах жизнедеятельности</w:t>
            </w:r>
          </w:p>
        </w:tc>
        <w:tc>
          <w:tcPr>
            <w:tcW w:w="708"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ListParagraph"/>
              <w:ind w:left="360"/>
              <w:jc w:val="both"/>
            </w:pPr>
          </w:p>
        </w:tc>
        <w:tc>
          <w:tcPr>
            <w:tcW w:w="4506" w:type="dxa"/>
          </w:tcPr>
          <w:p w:rsidR="00B67D74" w:rsidRPr="00773DBC" w:rsidRDefault="00B67D74" w:rsidP="00F37285">
            <w:pPr>
              <w:jc w:val="both"/>
            </w:pPr>
            <w:r w:rsidRPr="00773DBC">
              <w:t xml:space="preserve">Итого </w:t>
            </w:r>
          </w:p>
        </w:tc>
        <w:tc>
          <w:tcPr>
            <w:tcW w:w="708" w:type="dxa"/>
          </w:tcPr>
          <w:p w:rsidR="00B67D74" w:rsidRPr="00773DBC" w:rsidRDefault="00B67D74" w:rsidP="00F37285">
            <w:pPr>
              <w:jc w:val="center"/>
            </w:pPr>
            <w:r>
              <w:t>18</w:t>
            </w:r>
          </w:p>
        </w:tc>
        <w:tc>
          <w:tcPr>
            <w:tcW w:w="709" w:type="dxa"/>
          </w:tcPr>
          <w:p w:rsidR="00B67D74" w:rsidRPr="00773DBC" w:rsidRDefault="00B67D74" w:rsidP="00F37285">
            <w:pPr>
              <w:jc w:val="center"/>
            </w:pPr>
            <w:r>
              <w:t>16</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36</w:t>
            </w:r>
          </w:p>
        </w:tc>
      </w:tr>
    </w:tbl>
    <w:p w:rsidR="00B67D74" w:rsidRPr="00DA63A6" w:rsidRDefault="00B67D74" w:rsidP="006C045E">
      <w:pPr>
        <w:jc w:val="both"/>
      </w:pPr>
    </w:p>
    <w:p w:rsidR="00B67D74" w:rsidRDefault="00B67D74" w:rsidP="007138DF">
      <w:pPr>
        <w:pStyle w:val="ListParagraph"/>
        <w:numPr>
          <w:ilvl w:val="2"/>
          <w:numId w:val="31"/>
        </w:numPr>
        <w:jc w:val="both"/>
        <w:rPr>
          <w:b/>
        </w:rPr>
      </w:pPr>
      <w:r w:rsidRPr="005A4C6D">
        <w:rPr>
          <w:b/>
        </w:rPr>
        <w:t>Очно-заочная форма обучения</w:t>
      </w:r>
    </w:p>
    <w:p w:rsidR="00B67D74" w:rsidRDefault="00B67D74" w:rsidP="005A4C6D">
      <w:pPr>
        <w:jc w:val="both"/>
        <w:rPr>
          <w:b/>
        </w:rPr>
      </w:pP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7"/>
        <w:gridCol w:w="4506"/>
        <w:gridCol w:w="708"/>
        <w:gridCol w:w="709"/>
        <w:gridCol w:w="709"/>
        <w:gridCol w:w="2278"/>
      </w:tblGrid>
      <w:tr w:rsidR="00B67D74" w:rsidRPr="00773DBC" w:rsidTr="00F37285">
        <w:trPr>
          <w:jc w:val="center"/>
        </w:trPr>
        <w:tc>
          <w:tcPr>
            <w:tcW w:w="467"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 п/п</w:t>
            </w:r>
          </w:p>
        </w:tc>
        <w:tc>
          <w:tcPr>
            <w:tcW w:w="4506"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Раздел/тема</w:t>
            </w:r>
          </w:p>
        </w:tc>
        <w:tc>
          <w:tcPr>
            <w:tcW w:w="4404" w:type="dxa"/>
            <w:gridSpan w:val="4"/>
          </w:tcPr>
          <w:p w:rsidR="00B67D74" w:rsidRPr="00F37285" w:rsidRDefault="00B67D74" w:rsidP="00F37285">
            <w:pPr>
              <w:jc w:val="center"/>
              <w:rPr>
                <w:b/>
              </w:rPr>
            </w:pPr>
            <w:r w:rsidRPr="00F37285">
              <w:rPr>
                <w:b/>
              </w:rPr>
              <w:t>Виды учебной работы (в часах)</w:t>
            </w:r>
          </w:p>
        </w:tc>
      </w:tr>
      <w:tr w:rsidR="00B67D74" w:rsidRPr="00773DBC" w:rsidTr="00F37285">
        <w:trPr>
          <w:jc w:val="center"/>
        </w:trPr>
        <w:tc>
          <w:tcPr>
            <w:tcW w:w="467" w:type="dxa"/>
            <w:vMerge/>
          </w:tcPr>
          <w:p w:rsidR="00B67D74" w:rsidRPr="00F37285" w:rsidRDefault="00B67D74" w:rsidP="00F37285">
            <w:pPr>
              <w:jc w:val="center"/>
              <w:rPr>
                <w:b/>
              </w:rPr>
            </w:pPr>
          </w:p>
        </w:tc>
        <w:tc>
          <w:tcPr>
            <w:tcW w:w="4506" w:type="dxa"/>
            <w:vMerge/>
          </w:tcPr>
          <w:p w:rsidR="00B67D74" w:rsidRPr="00F37285" w:rsidRDefault="00B67D74" w:rsidP="00F37285">
            <w:pPr>
              <w:jc w:val="center"/>
              <w:rPr>
                <w:b/>
              </w:rPr>
            </w:pPr>
          </w:p>
        </w:tc>
        <w:tc>
          <w:tcPr>
            <w:tcW w:w="2126" w:type="dxa"/>
            <w:gridSpan w:val="3"/>
          </w:tcPr>
          <w:p w:rsidR="00B67D74" w:rsidRPr="00F37285" w:rsidRDefault="00B67D74" w:rsidP="00F37285">
            <w:pPr>
              <w:jc w:val="center"/>
              <w:rPr>
                <w:b/>
              </w:rPr>
            </w:pPr>
            <w:r w:rsidRPr="00F37285">
              <w:rPr>
                <w:b/>
              </w:rPr>
              <w:t>Аудиторная работа</w:t>
            </w:r>
          </w:p>
        </w:tc>
        <w:tc>
          <w:tcPr>
            <w:tcW w:w="2278" w:type="dxa"/>
            <w:vMerge w:val="restart"/>
          </w:tcPr>
          <w:p w:rsidR="00B67D74" w:rsidRPr="00F37285" w:rsidRDefault="00B67D74" w:rsidP="00F37285">
            <w:pPr>
              <w:jc w:val="center"/>
              <w:rPr>
                <w:b/>
              </w:rPr>
            </w:pPr>
            <w:r w:rsidRPr="00F37285">
              <w:rPr>
                <w:b/>
              </w:rPr>
              <w:t>Самостоятельная работа</w:t>
            </w:r>
          </w:p>
        </w:tc>
      </w:tr>
      <w:tr w:rsidR="00B67D74" w:rsidRPr="00773DBC" w:rsidTr="00F37285">
        <w:trPr>
          <w:jc w:val="center"/>
        </w:trPr>
        <w:tc>
          <w:tcPr>
            <w:tcW w:w="467" w:type="dxa"/>
            <w:vMerge/>
          </w:tcPr>
          <w:p w:rsidR="00B67D74" w:rsidRPr="00773DBC" w:rsidRDefault="00B67D74" w:rsidP="00F37285">
            <w:pPr>
              <w:jc w:val="both"/>
            </w:pPr>
          </w:p>
        </w:tc>
        <w:tc>
          <w:tcPr>
            <w:tcW w:w="4506" w:type="dxa"/>
            <w:vMerge/>
          </w:tcPr>
          <w:p w:rsidR="00B67D74" w:rsidRPr="00773DBC" w:rsidRDefault="00B67D74" w:rsidP="00F37285">
            <w:pPr>
              <w:jc w:val="both"/>
            </w:pPr>
          </w:p>
        </w:tc>
        <w:tc>
          <w:tcPr>
            <w:tcW w:w="708" w:type="dxa"/>
          </w:tcPr>
          <w:p w:rsidR="00B67D74" w:rsidRPr="00F37285" w:rsidRDefault="00B67D74" w:rsidP="00F37285">
            <w:pPr>
              <w:jc w:val="center"/>
              <w:rPr>
                <w:b/>
              </w:rPr>
            </w:pPr>
            <w:r w:rsidRPr="00F37285">
              <w:rPr>
                <w:b/>
              </w:rPr>
              <w:t>ЛК</w:t>
            </w:r>
          </w:p>
        </w:tc>
        <w:tc>
          <w:tcPr>
            <w:tcW w:w="709" w:type="dxa"/>
          </w:tcPr>
          <w:p w:rsidR="00B67D74" w:rsidRPr="00F37285" w:rsidRDefault="00B67D74" w:rsidP="00F37285">
            <w:pPr>
              <w:jc w:val="center"/>
              <w:rPr>
                <w:b/>
              </w:rPr>
            </w:pPr>
            <w:r w:rsidRPr="00F37285">
              <w:rPr>
                <w:b/>
              </w:rPr>
              <w:t>ПЗ</w:t>
            </w:r>
          </w:p>
        </w:tc>
        <w:tc>
          <w:tcPr>
            <w:tcW w:w="709" w:type="dxa"/>
          </w:tcPr>
          <w:p w:rsidR="00B67D74" w:rsidRPr="00F37285" w:rsidRDefault="00B67D74" w:rsidP="00F37285">
            <w:pPr>
              <w:jc w:val="center"/>
              <w:rPr>
                <w:b/>
              </w:rPr>
            </w:pPr>
            <w:r w:rsidRPr="00F37285">
              <w:rPr>
                <w:b/>
              </w:rPr>
              <w:t>ЛабЗ</w:t>
            </w:r>
          </w:p>
        </w:tc>
        <w:tc>
          <w:tcPr>
            <w:tcW w:w="2278" w:type="dxa"/>
            <w:vMerge/>
          </w:tcPr>
          <w:p w:rsidR="00B67D74" w:rsidRPr="00773DBC" w:rsidRDefault="00B67D74" w:rsidP="00F37285">
            <w:pPr>
              <w:jc w:val="both"/>
            </w:pPr>
          </w:p>
        </w:tc>
      </w:tr>
      <w:tr w:rsidR="00B67D74" w:rsidRPr="00773DBC" w:rsidTr="00F37285">
        <w:trPr>
          <w:jc w:val="center"/>
        </w:trPr>
        <w:tc>
          <w:tcPr>
            <w:tcW w:w="467" w:type="dxa"/>
          </w:tcPr>
          <w:p w:rsidR="00B67D74" w:rsidRPr="00773DBC" w:rsidRDefault="00B67D74" w:rsidP="00F37285">
            <w:pPr>
              <w:ind w:left="142" w:hanging="142"/>
              <w:jc w:val="both"/>
            </w:pPr>
            <w:r>
              <w:t>1.</w:t>
            </w:r>
          </w:p>
        </w:tc>
        <w:tc>
          <w:tcPr>
            <w:tcW w:w="4506" w:type="dxa"/>
          </w:tcPr>
          <w:p w:rsidR="00B67D74" w:rsidRPr="00205A68" w:rsidRDefault="00B67D74" w:rsidP="00F37285">
            <w:pPr>
              <w:widowControl/>
              <w:autoSpaceDE/>
              <w:autoSpaceDN/>
              <w:adjustRightInd/>
              <w:jc w:val="both"/>
            </w:pPr>
            <w:r w:rsidRPr="009D4BA5">
              <w:t>Понятие и сущность государства</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ind w:left="142" w:hanging="142"/>
              <w:jc w:val="both"/>
            </w:pPr>
            <w:r>
              <w:t>2.</w:t>
            </w:r>
          </w:p>
        </w:tc>
        <w:tc>
          <w:tcPr>
            <w:tcW w:w="4506" w:type="dxa"/>
          </w:tcPr>
          <w:p w:rsidR="00B67D74" w:rsidRPr="00773DBC" w:rsidRDefault="00B67D74" w:rsidP="00F37285">
            <w:pPr>
              <w:widowControl/>
              <w:autoSpaceDE/>
              <w:autoSpaceDN/>
              <w:adjustRightInd/>
            </w:pPr>
            <w:r w:rsidRPr="009D4BA5">
              <w:t>Право как инструмент регулирования общественных отношений</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ind w:left="142" w:hanging="142"/>
              <w:jc w:val="both"/>
            </w:pPr>
            <w:r>
              <w:t>3.</w:t>
            </w:r>
          </w:p>
        </w:tc>
        <w:tc>
          <w:tcPr>
            <w:tcW w:w="4506" w:type="dxa"/>
          </w:tcPr>
          <w:p w:rsidR="00B67D74" w:rsidRPr="00773DBC" w:rsidRDefault="00B67D74" w:rsidP="00F37285">
            <w:pPr>
              <w:jc w:val="both"/>
            </w:pPr>
            <w:r w:rsidRPr="009D4BA5">
              <w:t>Концепции социального государства и его индикаторы</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ind w:left="142" w:hanging="142"/>
              <w:jc w:val="both"/>
            </w:pPr>
            <w:r>
              <w:t>4.</w:t>
            </w:r>
          </w:p>
        </w:tc>
        <w:tc>
          <w:tcPr>
            <w:tcW w:w="4506" w:type="dxa"/>
          </w:tcPr>
          <w:p w:rsidR="00B67D74" w:rsidRPr="00773DBC" w:rsidRDefault="00B67D74" w:rsidP="00F37285">
            <w:pPr>
              <w:jc w:val="both"/>
            </w:pPr>
            <w:r w:rsidRPr="009D4BA5">
              <w:t>Признаки и модели социального государства</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7</w:t>
            </w:r>
          </w:p>
        </w:tc>
      </w:tr>
      <w:tr w:rsidR="00B67D74" w:rsidTr="00F37285">
        <w:trPr>
          <w:jc w:val="center"/>
        </w:trPr>
        <w:tc>
          <w:tcPr>
            <w:tcW w:w="467" w:type="dxa"/>
          </w:tcPr>
          <w:p w:rsidR="00B67D74" w:rsidRPr="00773DBC" w:rsidRDefault="00B67D74" w:rsidP="00F37285">
            <w:pPr>
              <w:ind w:left="142" w:hanging="142"/>
              <w:jc w:val="both"/>
            </w:pPr>
            <w:r>
              <w:t>5.</w:t>
            </w:r>
          </w:p>
        </w:tc>
        <w:tc>
          <w:tcPr>
            <w:tcW w:w="4506" w:type="dxa"/>
          </w:tcPr>
          <w:p w:rsidR="00B67D74" w:rsidRPr="00773DBC" w:rsidRDefault="00B67D74" w:rsidP="00F37285">
            <w:pPr>
              <w:jc w:val="both"/>
            </w:pPr>
            <w:r w:rsidRPr="009D4BA5">
              <w:t>Социальное государство в СССР</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8</w:t>
            </w:r>
          </w:p>
        </w:tc>
      </w:tr>
      <w:tr w:rsidR="00B67D74" w:rsidTr="00F37285">
        <w:trPr>
          <w:jc w:val="center"/>
        </w:trPr>
        <w:tc>
          <w:tcPr>
            <w:tcW w:w="467" w:type="dxa"/>
          </w:tcPr>
          <w:p w:rsidR="00B67D74" w:rsidRPr="00773DBC" w:rsidRDefault="00B67D74" w:rsidP="00F37285">
            <w:pPr>
              <w:jc w:val="both"/>
            </w:pPr>
            <w:r>
              <w:t>6.</w:t>
            </w:r>
          </w:p>
        </w:tc>
        <w:tc>
          <w:tcPr>
            <w:tcW w:w="4506" w:type="dxa"/>
          </w:tcPr>
          <w:p w:rsidR="00B67D74" w:rsidRPr="00773DBC" w:rsidRDefault="00B67D74" w:rsidP="00F37285">
            <w:pPr>
              <w:jc w:val="both"/>
            </w:pPr>
            <w:r w:rsidRPr="009D4BA5">
              <w:t>Основные направления и этапы развития социального государства в современной России</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jc w:val="both"/>
            </w:pPr>
            <w:r>
              <w:t>7.</w:t>
            </w:r>
          </w:p>
        </w:tc>
        <w:tc>
          <w:tcPr>
            <w:tcW w:w="4506" w:type="dxa"/>
          </w:tcPr>
          <w:p w:rsidR="00B67D74" w:rsidRPr="00773DBC" w:rsidRDefault="00B67D74" w:rsidP="00F37285">
            <w:pPr>
              <w:jc w:val="both"/>
            </w:pPr>
            <w:r w:rsidRPr="009D4BA5">
              <w:t>Понятие и сущность социальной политики</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jc w:val="both"/>
            </w:pPr>
            <w:r>
              <w:t>8.</w:t>
            </w:r>
          </w:p>
        </w:tc>
        <w:tc>
          <w:tcPr>
            <w:tcW w:w="4506" w:type="dxa"/>
          </w:tcPr>
          <w:p w:rsidR="00B67D74" w:rsidRPr="00773DBC" w:rsidRDefault="00B67D74" w:rsidP="00F37285">
            <w:pPr>
              <w:jc w:val="both"/>
            </w:pPr>
            <w:r w:rsidRPr="009D4BA5">
              <w:t>Корпоративная социальная политика в социальном государстве</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jc w:val="both"/>
            </w:pPr>
            <w:r>
              <w:t>9.</w:t>
            </w:r>
          </w:p>
        </w:tc>
        <w:tc>
          <w:tcPr>
            <w:tcW w:w="4506" w:type="dxa"/>
          </w:tcPr>
          <w:p w:rsidR="00B67D74" w:rsidRPr="00773DBC" w:rsidRDefault="00B67D74" w:rsidP="00F37285">
            <w:pPr>
              <w:jc w:val="both"/>
            </w:pPr>
            <w:r>
              <w:t>Социальная политика в различных сферах жизнедеятельности</w:t>
            </w:r>
          </w:p>
        </w:tc>
        <w:tc>
          <w:tcPr>
            <w:tcW w:w="708" w:type="dxa"/>
          </w:tcPr>
          <w:p w:rsidR="00B67D74" w:rsidRPr="00773DBC" w:rsidRDefault="00B67D74" w:rsidP="00F37285">
            <w:pPr>
              <w:jc w:val="center"/>
            </w:pPr>
            <w:r>
              <w:t>2</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7</w:t>
            </w:r>
            <w:bookmarkStart w:id="0" w:name="_GoBack"/>
            <w:bookmarkEnd w:id="0"/>
          </w:p>
        </w:tc>
      </w:tr>
      <w:tr w:rsidR="00B67D74" w:rsidRPr="00773DBC" w:rsidTr="00F37285">
        <w:trPr>
          <w:jc w:val="center"/>
        </w:trPr>
        <w:tc>
          <w:tcPr>
            <w:tcW w:w="467" w:type="dxa"/>
          </w:tcPr>
          <w:p w:rsidR="00B67D74" w:rsidRPr="00773DBC" w:rsidRDefault="00B67D74" w:rsidP="00F37285">
            <w:pPr>
              <w:pStyle w:val="ListParagraph"/>
              <w:ind w:left="360"/>
              <w:jc w:val="both"/>
            </w:pPr>
          </w:p>
        </w:tc>
        <w:tc>
          <w:tcPr>
            <w:tcW w:w="4506" w:type="dxa"/>
          </w:tcPr>
          <w:p w:rsidR="00B67D74" w:rsidRPr="00773DBC" w:rsidRDefault="00B67D74" w:rsidP="00F37285">
            <w:pPr>
              <w:jc w:val="both"/>
            </w:pPr>
            <w:r w:rsidRPr="00773DBC">
              <w:t xml:space="preserve">Итого </w:t>
            </w:r>
          </w:p>
        </w:tc>
        <w:tc>
          <w:tcPr>
            <w:tcW w:w="708" w:type="dxa"/>
          </w:tcPr>
          <w:p w:rsidR="00B67D74" w:rsidRPr="00773DBC" w:rsidRDefault="00B67D74" w:rsidP="00F37285">
            <w:pPr>
              <w:jc w:val="center"/>
            </w:pPr>
            <w:r>
              <w:t>10</w:t>
            </w:r>
          </w:p>
        </w:tc>
        <w:tc>
          <w:tcPr>
            <w:tcW w:w="709" w:type="dxa"/>
          </w:tcPr>
          <w:p w:rsidR="00B67D74" w:rsidRPr="00773DBC" w:rsidRDefault="00B67D74" w:rsidP="00F37285">
            <w:pPr>
              <w:jc w:val="center"/>
            </w:pPr>
            <w:r>
              <w:t>8</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52</w:t>
            </w:r>
          </w:p>
        </w:tc>
      </w:tr>
    </w:tbl>
    <w:p w:rsidR="00B67D74" w:rsidRPr="005A4C6D" w:rsidRDefault="00B67D74" w:rsidP="005A4C6D">
      <w:pPr>
        <w:jc w:val="both"/>
        <w:rPr>
          <w:b/>
        </w:rPr>
      </w:pPr>
    </w:p>
    <w:p w:rsidR="00B67D74" w:rsidRPr="00773DBC" w:rsidRDefault="00B67D74" w:rsidP="0069592F">
      <w:pPr>
        <w:pStyle w:val="ListParagraph"/>
        <w:ind w:left="1800"/>
        <w:jc w:val="both"/>
      </w:pPr>
    </w:p>
    <w:p w:rsidR="00B67D74" w:rsidRPr="00773DBC" w:rsidRDefault="00B67D74" w:rsidP="00386403">
      <w:pPr>
        <w:jc w:val="both"/>
      </w:pPr>
    </w:p>
    <w:p w:rsidR="00B67D74" w:rsidRPr="005A4C6D" w:rsidRDefault="00B67D74" w:rsidP="005A4C6D">
      <w:pPr>
        <w:pStyle w:val="ListParagraph"/>
        <w:numPr>
          <w:ilvl w:val="1"/>
          <w:numId w:val="31"/>
        </w:numPr>
        <w:ind w:left="0"/>
        <w:jc w:val="center"/>
        <w:rPr>
          <w:b/>
        </w:rPr>
      </w:pPr>
      <w:r w:rsidRPr="005A4C6D">
        <w:rPr>
          <w:b/>
        </w:rPr>
        <w:t>Программа дисциплиныструктурированная по темам / разделам</w:t>
      </w:r>
    </w:p>
    <w:p w:rsidR="00B67D74" w:rsidRPr="00773DBC" w:rsidRDefault="00B67D74" w:rsidP="005A4C6D">
      <w:pPr>
        <w:pStyle w:val="ListParagraph"/>
        <w:ind w:left="0"/>
        <w:jc w:val="center"/>
      </w:pPr>
      <w:r w:rsidRPr="005A4C6D">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3302"/>
        <w:gridCol w:w="5633"/>
      </w:tblGrid>
      <w:tr w:rsidR="00B67D74" w:rsidRPr="0069592F" w:rsidTr="00F37285">
        <w:tc>
          <w:tcPr>
            <w:tcW w:w="431" w:type="dxa"/>
          </w:tcPr>
          <w:p w:rsidR="00B67D74" w:rsidRPr="00F37285" w:rsidRDefault="00B67D74" w:rsidP="00F37285">
            <w:pPr>
              <w:jc w:val="center"/>
              <w:rPr>
                <w:b/>
                <w:sz w:val="22"/>
                <w:szCs w:val="22"/>
              </w:rPr>
            </w:pPr>
            <w:r w:rsidRPr="00F37285">
              <w:rPr>
                <w:b/>
                <w:sz w:val="22"/>
                <w:szCs w:val="22"/>
              </w:rPr>
              <w:t>№ п/п</w:t>
            </w:r>
          </w:p>
        </w:tc>
        <w:tc>
          <w:tcPr>
            <w:tcW w:w="3302" w:type="dxa"/>
          </w:tcPr>
          <w:p w:rsidR="00B67D74" w:rsidRPr="00F37285" w:rsidRDefault="00B67D74" w:rsidP="00F37285">
            <w:pPr>
              <w:jc w:val="center"/>
              <w:rPr>
                <w:b/>
                <w:sz w:val="22"/>
                <w:szCs w:val="22"/>
              </w:rPr>
            </w:pPr>
            <w:r w:rsidRPr="00F37285">
              <w:rPr>
                <w:b/>
                <w:sz w:val="22"/>
                <w:szCs w:val="22"/>
              </w:rPr>
              <w:t>Наименование темы (раздела) дисциплины</w:t>
            </w:r>
          </w:p>
        </w:tc>
        <w:tc>
          <w:tcPr>
            <w:tcW w:w="5633" w:type="dxa"/>
          </w:tcPr>
          <w:p w:rsidR="00B67D74" w:rsidRPr="00F37285" w:rsidRDefault="00B67D74" w:rsidP="00F37285">
            <w:pPr>
              <w:jc w:val="center"/>
              <w:rPr>
                <w:b/>
                <w:sz w:val="22"/>
                <w:szCs w:val="22"/>
              </w:rPr>
            </w:pPr>
            <w:r w:rsidRPr="00F37285">
              <w:rPr>
                <w:b/>
                <w:sz w:val="22"/>
                <w:szCs w:val="22"/>
              </w:rPr>
              <w:t>Содержание лекционного занятия</w:t>
            </w:r>
          </w:p>
        </w:tc>
      </w:tr>
      <w:tr w:rsidR="00B67D74" w:rsidRPr="0069592F" w:rsidTr="00F37285">
        <w:trPr>
          <w:trHeight w:val="1194"/>
        </w:trPr>
        <w:tc>
          <w:tcPr>
            <w:tcW w:w="431" w:type="dxa"/>
          </w:tcPr>
          <w:p w:rsidR="00B67D74" w:rsidRPr="00F37285" w:rsidRDefault="00B67D74" w:rsidP="005A4C6D">
            <w:pPr>
              <w:rPr>
                <w:sz w:val="22"/>
                <w:szCs w:val="22"/>
              </w:rPr>
            </w:pPr>
            <w:r w:rsidRPr="00F37285">
              <w:rPr>
                <w:sz w:val="22"/>
                <w:szCs w:val="22"/>
              </w:rPr>
              <w:t>1.</w:t>
            </w:r>
          </w:p>
        </w:tc>
        <w:tc>
          <w:tcPr>
            <w:tcW w:w="3302" w:type="dxa"/>
          </w:tcPr>
          <w:p w:rsidR="00B67D74" w:rsidRPr="00F37285" w:rsidRDefault="00B67D74" w:rsidP="00F37285">
            <w:pPr>
              <w:pStyle w:val="1"/>
              <w:spacing w:after="0" w:line="240" w:lineRule="auto"/>
              <w:ind w:left="0"/>
              <w:jc w:val="both"/>
              <w:rPr>
                <w:rFonts w:ascii="Times New Roman" w:hAnsi="Times New Roman"/>
              </w:rPr>
            </w:pPr>
            <w:r w:rsidRPr="00F37285">
              <w:rPr>
                <w:rFonts w:ascii="Times New Roman" w:hAnsi="Times New Roman"/>
              </w:rPr>
              <w:t>Понятие и сущность государства</w:t>
            </w:r>
          </w:p>
        </w:tc>
        <w:tc>
          <w:tcPr>
            <w:tcW w:w="5633" w:type="dxa"/>
          </w:tcPr>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1.Понятие, признаки, атрибуты государства.</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2. Теории происхождения государства.</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3. Внутренние и внешние функции.</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4. Формы государственного устройства.</w:t>
            </w:r>
          </w:p>
          <w:p w:rsidR="00B67D74" w:rsidRPr="00F37285" w:rsidRDefault="00B67D74" w:rsidP="00F37285">
            <w:pPr>
              <w:pStyle w:val="NormalWeb"/>
              <w:spacing w:after="0"/>
              <w:jc w:val="both"/>
              <w:rPr>
                <w:sz w:val="22"/>
                <w:szCs w:val="22"/>
              </w:rPr>
            </w:pPr>
            <w:r w:rsidRPr="00F37285">
              <w:rPr>
                <w:rFonts w:ascii="Times New Roman" w:hAnsi="Times New Roman"/>
                <w:bCs/>
                <w:color w:val="auto"/>
                <w:sz w:val="22"/>
                <w:szCs w:val="22"/>
              </w:rPr>
              <w:t>5. Подходы к определению сущности государства.</w:t>
            </w:r>
          </w:p>
        </w:tc>
      </w:tr>
      <w:tr w:rsidR="00B67D74" w:rsidRPr="0069592F" w:rsidTr="00F37285">
        <w:tc>
          <w:tcPr>
            <w:tcW w:w="431" w:type="dxa"/>
          </w:tcPr>
          <w:p w:rsidR="00B67D74" w:rsidRPr="00F37285" w:rsidRDefault="00B67D74" w:rsidP="00F37285">
            <w:pPr>
              <w:jc w:val="both"/>
              <w:rPr>
                <w:sz w:val="22"/>
                <w:szCs w:val="22"/>
              </w:rPr>
            </w:pPr>
            <w:r w:rsidRPr="00F37285">
              <w:rPr>
                <w:sz w:val="22"/>
                <w:szCs w:val="22"/>
              </w:rPr>
              <w:t>2.</w:t>
            </w:r>
          </w:p>
        </w:tc>
        <w:tc>
          <w:tcPr>
            <w:tcW w:w="3302" w:type="dxa"/>
          </w:tcPr>
          <w:p w:rsidR="00B67D74" w:rsidRPr="00F37285" w:rsidRDefault="00B67D74" w:rsidP="00F37285">
            <w:pPr>
              <w:jc w:val="both"/>
              <w:rPr>
                <w:sz w:val="22"/>
                <w:szCs w:val="22"/>
              </w:rPr>
            </w:pPr>
            <w:r w:rsidRPr="00F37285">
              <w:rPr>
                <w:sz w:val="22"/>
                <w:szCs w:val="22"/>
              </w:rPr>
              <w:t>Право как инструмент регулирования общественных отношений</w:t>
            </w:r>
          </w:p>
        </w:tc>
        <w:tc>
          <w:tcPr>
            <w:tcW w:w="5633" w:type="dxa"/>
          </w:tcPr>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1.Понятие и виды социальных норм.</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2. Понятие и признаки права.</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3. Система права.</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4. Понятие  отрасли, института, правовой нормы.</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5. Функции права.</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6. Источники права.</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7. Сущность права.</w:t>
            </w:r>
          </w:p>
        </w:tc>
      </w:tr>
      <w:tr w:rsidR="00B67D74" w:rsidRPr="0069592F" w:rsidTr="00F37285">
        <w:trPr>
          <w:trHeight w:val="1997"/>
        </w:trPr>
        <w:tc>
          <w:tcPr>
            <w:tcW w:w="431" w:type="dxa"/>
          </w:tcPr>
          <w:p w:rsidR="00B67D74" w:rsidRPr="00F37285" w:rsidRDefault="00B67D74" w:rsidP="00F37285">
            <w:pPr>
              <w:jc w:val="both"/>
              <w:rPr>
                <w:sz w:val="22"/>
                <w:szCs w:val="22"/>
              </w:rPr>
            </w:pPr>
            <w:r w:rsidRPr="00F37285">
              <w:rPr>
                <w:sz w:val="22"/>
                <w:szCs w:val="22"/>
              </w:rPr>
              <w:t>3.</w:t>
            </w:r>
          </w:p>
        </w:tc>
        <w:tc>
          <w:tcPr>
            <w:tcW w:w="3302" w:type="dxa"/>
          </w:tcPr>
          <w:p w:rsidR="00B67D74" w:rsidRPr="00F37285" w:rsidRDefault="00B67D74" w:rsidP="00F37285">
            <w:pPr>
              <w:jc w:val="both"/>
              <w:rPr>
                <w:sz w:val="22"/>
                <w:szCs w:val="22"/>
              </w:rPr>
            </w:pPr>
            <w:r w:rsidRPr="00F37285">
              <w:rPr>
                <w:sz w:val="22"/>
                <w:szCs w:val="22"/>
              </w:rPr>
              <w:t>Концепции социального государства и его индикаторы</w:t>
            </w:r>
          </w:p>
        </w:tc>
        <w:tc>
          <w:tcPr>
            <w:tcW w:w="5633" w:type="dxa"/>
          </w:tcPr>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1.Современное понятие социального государства</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2. Анализ концепций социального государства- Штейна, Науманна, Вагнера, Рузвельта и т.д.</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3. Теория «Государства всеобщего благоденствия» и социальное государство. Соотношение</w:t>
            </w:r>
          </w:p>
          <w:p w:rsidR="00B67D74" w:rsidRPr="00F37285" w:rsidRDefault="00B67D74" w:rsidP="00F37285">
            <w:pPr>
              <w:pStyle w:val="NormalWeb"/>
              <w:spacing w:after="0"/>
              <w:ind w:left="34"/>
              <w:jc w:val="both"/>
              <w:rPr>
                <w:rFonts w:ascii="Times New Roman" w:hAnsi="Times New Roman"/>
                <w:color w:val="auto"/>
                <w:sz w:val="22"/>
                <w:szCs w:val="22"/>
              </w:rPr>
            </w:pPr>
            <w:r w:rsidRPr="00F37285">
              <w:rPr>
                <w:rFonts w:ascii="Times New Roman" w:hAnsi="Times New Roman"/>
                <w:bCs/>
                <w:color w:val="auto"/>
                <w:sz w:val="22"/>
                <w:szCs w:val="22"/>
              </w:rPr>
              <w:t>4.Отражение социального государства в национальных конституциях. 5.Конституционные индикаторы социального государства.</w:t>
            </w:r>
          </w:p>
        </w:tc>
      </w:tr>
      <w:tr w:rsidR="00B67D74" w:rsidRPr="0069592F" w:rsidTr="00F37285">
        <w:trPr>
          <w:trHeight w:val="1292"/>
        </w:trPr>
        <w:tc>
          <w:tcPr>
            <w:tcW w:w="431" w:type="dxa"/>
          </w:tcPr>
          <w:p w:rsidR="00B67D74" w:rsidRPr="00F37285" w:rsidRDefault="00B67D74" w:rsidP="00F37285">
            <w:pPr>
              <w:jc w:val="both"/>
              <w:rPr>
                <w:sz w:val="22"/>
                <w:szCs w:val="22"/>
              </w:rPr>
            </w:pPr>
            <w:r w:rsidRPr="00F37285">
              <w:rPr>
                <w:sz w:val="22"/>
                <w:szCs w:val="22"/>
              </w:rPr>
              <w:t>4.</w:t>
            </w:r>
          </w:p>
        </w:tc>
        <w:tc>
          <w:tcPr>
            <w:tcW w:w="3302" w:type="dxa"/>
          </w:tcPr>
          <w:p w:rsidR="00B67D74" w:rsidRPr="00F37285" w:rsidRDefault="00B67D74" w:rsidP="00F37285">
            <w:pPr>
              <w:jc w:val="both"/>
              <w:rPr>
                <w:sz w:val="22"/>
                <w:szCs w:val="22"/>
              </w:rPr>
            </w:pPr>
            <w:r w:rsidRPr="00F37285">
              <w:rPr>
                <w:sz w:val="22"/>
                <w:szCs w:val="22"/>
              </w:rPr>
              <w:t>Признаки и модели социального государства</w:t>
            </w:r>
          </w:p>
        </w:tc>
        <w:tc>
          <w:tcPr>
            <w:tcW w:w="5633" w:type="dxa"/>
          </w:tcPr>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1.Либеральная модель социального государства.</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 2.Корпоративная модель социального государства.</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3. Иные модели социального государства.</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4. Признаки и принципы социального государства.</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bCs/>
                <w:color w:val="auto"/>
                <w:sz w:val="22"/>
                <w:szCs w:val="22"/>
              </w:rPr>
              <w:t>5.Функции  социального государства.</w:t>
            </w:r>
          </w:p>
        </w:tc>
      </w:tr>
      <w:tr w:rsidR="00B67D74" w:rsidRPr="0069592F" w:rsidTr="00F37285">
        <w:trPr>
          <w:trHeight w:val="1456"/>
        </w:trPr>
        <w:tc>
          <w:tcPr>
            <w:tcW w:w="431" w:type="dxa"/>
          </w:tcPr>
          <w:p w:rsidR="00B67D74" w:rsidRPr="00F37285" w:rsidRDefault="00B67D74" w:rsidP="00F37285">
            <w:pPr>
              <w:jc w:val="both"/>
              <w:rPr>
                <w:sz w:val="22"/>
                <w:szCs w:val="22"/>
              </w:rPr>
            </w:pPr>
            <w:r w:rsidRPr="00F37285">
              <w:rPr>
                <w:sz w:val="22"/>
                <w:szCs w:val="22"/>
              </w:rPr>
              <w:t>5.</w:t>
            </w:r>
          </w:p>
        </w:tc>
        <w:tc>
          <w:tcPr>
            <w:tcW w:w="3302" w:type="dxa"/>
          </w:tcPr>
          <w:p w:rsidR="00B67D74" w:rsidRPr="00F37285" w:rsidRDefault="00B67D74" w:rsidP="00F37285">
            <w:pPr>
              <w:jc w:val="both"/>
              <w:rPr>
                <w:sz w:val="22"/>
                <w:szCs w:val="22"/>
              </w:rPr>
            </w:pPr>
            <w:r w:rsidRPr="00F37285">
              <w:rPr>
                <w:sz w:val="22"/>
                <w:szCs w:val="22"/>
              </w:rPr>
              <w:t>Социальное государство в СССР</w:t>
            </w:r>
          </w:p>
        </w:tc>
        <w:tc>
          <w:tcPr>
            <w:tcW w:w="5633" w:type="dxa"/>
          </w:tcPr>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1.Социальная политика в царской России.</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color w:val="auto"/>
                <w:sz w:val="22"/>
                <w:szCs w:val="22"/>
              </w:rPr>
              <w:t>2.</w:t>
            </w:r>
            <w:r w:rsidRPr="00F37285">
              <w:rPr>
                <w:rFonts w:ascii="Times New Roman" w:hAnsi="Times New Roman"/>
                <w:bCs/>
                <w:color w:val="auto"/>
                <w:sz w:val="22"/>
                <w:szCs w:val="22"/>
              </w:rPr>
              <w:t xml:space="preserve">Предпосылки становления социального государства в СССР. </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3.Принципы распределения  и перераспределения. </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4.Проблемы советского социального государства. </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bCs/>
                <w:color w:val="auto"/>
                <w:sz w:val="22"/>
                <w:szCs w:val="22"/>
              </w:rPr>
              <w:t>5.Значение советского социального государства.</w:t>
            </w:r>
          </w:p>
        </w:tc>
      </w:tr>
      <w:tr w:rsidR="00B67D74" w:rsidRPr="0069592F" w:rsidTr="00F37285">
        <w:trPr>
          <w:trHeight w:val="1466"/>
        </w:trPr>
        <w:tc>
          <w:tcPr>
            <w:tcW w:w="431" w:type="dxa"/>
          </w:tcPr>
          <w:p w:rsidR="00B67D74" w:rsidRPr="00F37285" w:rsidRDefault="00B67D74" w:rsidP="00F37285">
            <w:pPr>
              <w:jc w:val="both"/>
              <w:rPr>
                <w:sz w:val="22"/>
                <w:szCs w:val="22"/>
              </w:rPr>
            </w:pPr>
            <w:r w:rsidRPr="00F37285">
              <w:rPr>
                <w:sz w:val="22"/>
                <w:szCs w:val="22"/>
              </w:rPr>
              <w:t>6.</w:t>
            </w:r>
          </w:p>
        </w:tc>
        <w:tc>
          <w:tcPr>
            <w:tcW w:w="3302" w:type="dxa"/>
          </w:tcPr>
          <w:p w:rsidR="00B67D74" w:rsidRPr="00F37285" w:rsidRDefault="00B67D74" w:rsidP="00F37285">
            <w:pPr>
              <w:jc w:val="both"/>
              <w:rPr>
                <w:sz w:val="22"/>
                <w:szCs w:val="22"/>
              </w:rPr>
            </w:pPr>
            <w:r w:rsidRPr="00F37285">
              <w:rPr>
                <w:sz w:val="22"/>
                <w:szCs w:val="22"/>
              </w:rPr>
              <w:t>Основные направления и этапы развития социального государства в современной России</w:t>
            </w:r>
          </w:p>
        </w:tc>
        <w:tc>
          <w:tcPr>
            <w:tcW w:w="5633" w:type="dxa"/>
          </w:tcPr>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1.Кризис начала 90-х годов в России.</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2.Социальная политика в начале 90-х.</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3.Проблемы социальной защиты населения.</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4.Социальная политика в 2000-2014 гг.</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5.Социальные программы, социальные фонды.</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color w:val="auto"/>
                <w:sz w:val="22"/>
                <w:szCs w:val="22"/>
              </w:rPr>
              <w:t>5.Трудности социального государства.</w:t>
            </w:r>
          </w:p>
        </w:tc>
      </w:tr>
      <w:tr w:rsidR="00B67D74" w:rsidRPr="0069592F" w:rsidTr="00F37285">
        <w:trPr>
          <w:trHeight w:val="1797"/>
        </w:trPr>
        <w:tc>
          <w:tcPr>
            <w:tcW w:w="431" w:type="dxa"/>
          </w:tcPr>
          <w:p w:rsidR="00B67D74" w:rsidRPr="00F37285" w:rsidRDefault="00B67D74" w:rsidP="00F37285">
            <w:pPr>
              <w:jc w:val="both"/>
              <w:rPr>
                <w:sz w:val="22"/>
                <w:szCs w:val="22"/>
              </w:rPr>
            </w:pPr>
            <w:r w:rsidRPr="00F37285">
              <w:rPr>
                <w:sz w:val="22"/>
                <w:szCs w:val="22"/>
              </w:rPr>
              <w:t>7.</w:t>
            </w:r>
          </w:p>
        </w:tc>
        <w:tc>
          <w:tcPr>
            <w:tcW w:w="3302" w:type="dxa"/>
          </w:tcPr>
          <w:p w:rsidR="00B67D74" w:rsidRPr="00F37285" w:rsidRDefault="00B67D74" w:rsidP="00F37285">
            <w:pPr>
              <w:jc w:val="both"/>
              <w:rPr>
                <w:sz w:val="22"/>
                <w:szCs w:val="22"/>
              </w:rPr>
            </w:pPr>
            <w:r w:rsidRPr="00F37285">
              <w:rPr>
                <w:sz w:val="22"/>
                <w:szCs w:val="22"/>
              </w:rPr>
              <w:t>Понятие и сущность социальной политики</w:t>
            </w:r>
          </w:p>
        </w:tc>
        <w:tc>
          <w:tcPr>
            <w:tcW w:w="5633" w:type="dxa"/>
          </w:tcPr>
          <w:p w:rsidR="00B67D74" w:rsidRPr="00F37285" w:rsidRDefault="00B67D74" w:rsidP="00F37285">
            <w:pPr>
              <w:jc w:val="both"/>
              <w:rPr>
                <w:bCs/>
                <w:sz w:val="22"/>
                <w:szCs w:val="22"/>
              </w:rPr>
            </w:pPr>
            <w:r w:rsidRPr="00F37285">
              <w:rPr>
                <w:bCs/>
                <w:sz w:val="22"/>
                <w:szCs w:val="22"/>
              </w:rPr>
              <w:t>1.Социальная политика в узком и широком смысле.</w:t>
            </w:r>
          </w:p>
          <w:p w:rsidR="00B67D74" w:rsidRPr="00F37285" w:rsidRDefault="00B67D74" w:rsidP="00F37285">
            <w:pPr>
              <w:jc w:val="both"/>
              <w:rPr>
                <w:bCs/>
                <w:sz w:val="22"/>
                <w:szCs w:val="22"/>
              </w:rPr>
            </w:pPr>
            <w:r w:rsidRPr="00F37285">
              <w:rPr>
                <w:bCs/>
                <w:sz w:val="22"/>
                <w:szCs w:val="22"/>
              </w:rPr>
              <w:t>2. Субъекты социальной политики.</w:t>
            </w:r>
          </w:p>
          <w:p w:rsidR="00B67D74" w:rsidRPr="00F37285" w:rsidRDefault="00B67D74" w:rsidP="00F37285">
            <w:pPr>
              <w:jc w:val="both"/>
              <w:rPr>
                <w:bCs/>
                <w:sz w:val="22"/>
                <w:szCs w:val="22"/>
              </w:rPr>
            </w:pPr>
            <w:r w:rsidRPr="00F37285">
              <w:rPr>
                <w:bCs/>
                <w:sz w:val="22"/>
                <w:szCs w:val="22"/>
              </w:rPr>
              <w:t>3. Задачи, принципы  социальной политики.</w:t>
            </w:r>
          </w:p>
          <w:p w:rsidR="00B67D74" w:rsidRPr="00F37285" w:rsidRDefault="00B67D74" w:rsidP="00F37285">
            <w:pPr>
              <w:jc w:val="both"/>
              <w:rPr>
                <w:bCs/>
                <w:sz w:val="22"/>
                <w:szCs w:val="22"/>
              </w:rPr>
            </w:pPr>
            <w:r w:rsidRPr="00F37285">
              <w:rPr>
                <w:bCs/>
                <w:sz w:val="22"/>
                <w:szCs w:val="22"/>
              </w:rPr>
              <w:t>4. Силовая и экономическая модель поддержания социальной стабильности.</w:t>
            </w:r>
          </w:p>
          <w:p w:rsidR="00B67D74" w:rsidRPr="00F37285" w:rsidRDefault="00B67D74" w:rsidP="00F37285">
            <w:pPr>
              <w:jc w:val="both"/>
              <w:rPr>
                <w:bCs/>
                <w:sz w:val="22"/>
                <w:szCs w:val="22"/>
              </w:rPr>
            </w:pPr>
            <w:r w:rsidRPr="00F37285">
              <w:rPr>
                <w:bCs/>
                <w:sz w:val="22"/>
                <w:szCs w:val="22"/>
              </w:rPr>
              <w:t>5. Механизм социальной политики.</w:t>
            </w:r>
          </w:p>
          <w:p w:rsidR="00B67D74" w:rsidRPr="00F37285" w:rsidRDefault="00B67D74" w:rsidP="00F37285">
            <w:pPr>
              <w:jc w:val="both"/>
              <w:rPr>
                <w:bCs/>
                <w:sz w:val="22"/>
                <w:szCs w:val="22"/>
              </w:rPr>
            </w:pPr>
            <w:r w:rsidRPr="00F37285">
              <w:rPr>
                <w:bCs/>
                <w:sz w:val="22"/>
                <w:szCs w:val="22"/>
              </w:rPr>
              <w:t>6. Социальные стандарты.</w:t>
            </w:r>
          </w:p>
        </w:tc>
      </w:tr>
      <w:tr w:rsidR="00B67D74" w:rsidRPr="0069592F" w:rsidTr="00F37285">
        <w:trPr>
          <w:trHeight w:val="1549"/>
        </w:trPr>
        <w:tc>
          <w:tcPr>
            <w:tcW w:w="431" w:type="dxa"/>
          </w:tcPr>
          <w:p w:rsidR="00B67D74" w:rsidRPr="00F37285" w:rsidRDefault="00B67D74" w:rsidP="00F37285">
            <w:pPr>
              <w:jc w:val="both"/>
              <w:rPr>
                <w:sz w:val="22"/>
                <w:szCs w:val="22"/>
              </w:rPr>
            </w:pPr>
            <w:r w:rsidRPr="00F37285">
              <w:rPr>
                <w:sz w:val="22"/>
                <w:szCs w:val="22"/>
              </w:rPr>
              <w:t>8.</w:t>
            </w:r>
          </w:p>
        </w:tc>
        <w:tc>
          <w:tcPr>
            <w:tcW w:w="3302" w:type="dxa"/>
          </w:tcPr>
          <w:p w:rsidR="00B67D74" w:rsidRPr="00F37285" w:rsidRDefault="00B67D74" w:rsidP="00F37285">
            <w:pPr>
              <w:jc w:val="both"/>
              <w:rPr>
                <w:sz w:val="22"/>
                <w:szCs w:val="22"/>
              </w:rPr>
            </w:pPr>
            <w:r w:rsidRPr="00F37285">
              <w:rPr>
                <w:sz w:val="22"/>
                <w:szCs w:val="22"/>
              </w:rPr>
              <w:t>Корпоративная социальная политика в социальном государстве</w:t>
            </w:r>
          </w:p>
        </w:tc>
        <w:tc>
          <w:tcPr>
            <w:tcW w:w="5633" w:type="dxa"/>
          </w:tcPr>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1.Корпоративная модель социального государства</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2. Корпоративная модель социального государства в РФ</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3. Этапы ее становления</w:t>
            </w:r>
          </w:p>
          <w:p w:rsidR="00B67D74" w:rsidRPr="00F37285" w:rsidRDefault="00B67D74" w:rsidP="00F37285">
            <w:pPr>
              <w:pStyle w:val="NormalWeb"/>
              <w:spacing w:after="0"/>
              <w:jc w:val="both"/>
              <w:rPr>
                <w:rFonts w:ascii="Times New Roman" w:hAnsi="Times New Roman"/>
                <w:bCs/>
                <w:color w:val="auto"/>
                <w:sz w:val="22"/>
                <w:szCs w:val="22"/>
              </w:rPr>
            </w:pPr>
            <w:r w:rsidRPr="00F37285">
              <w:rPr>
                <w:rFonts w:ascii="Times New Roman" w:hAnsi="Times New Roman"/>
                <w:bCs/>
                <w:color w:val="auto"/>
                <w:sz w:val="22"/>
                <w:szCs w:val="22"/>
              </w:rPr>
              <w:t>4. Проблемы развития корпоративных образований</w:t>
            </w:r>
          </w:p>
          <w:p w:rsidR="00B67D74" w:rsidRPr="00F37285" w:rsidRDefault="00B67D74" w:rsidP="00F37285">
            <w:pPr>
              <w:pStyle w:val="NormalWeb"/>
              <w:spacing w:after="0"/>
              <w:jc w:val="both"/>
              <w:rPr>
                <w:rFonts w:ascii="Times New Roman" w:hAnsi="Times New Roman"/>
                <w:color w:val="auto"/>
                <w:sz w:val="22"/>
                <w:szCs w:val="22"/>
              </w:rPr>
            </w:pPr>
            <w:r w:rsidRPr="00F37285">
              <w:rPr>
                <w:rFonts w:ascii="Times New Roman" w:hAnsi="Times New Roman"/>
                <w:bCs/>
                <w:color w:val="auto"/>
                <w:sz w:val="22"/>
                <w:szCs w:val="22"/>
              </w:rPr>
              <w:t>5. Понятие, виды, уровни корпоративной социальной ответственности.</w:t>
            </w:r>
          </w:p>
        </w:tc>
      </w:tr>
      <w:tr w:rsidR="00B67D74" w:rsidRPr="0069592F" w:rsidTr="00F37285">
        <w:trPr>
          <w:trHeight w:val="1825"/>
        </w:trPr>
        <w:tc>
          <w:tcPr>
            <w:tcW w:w="431" w:type="dxa"/>
          </w:tcPr>
          <w:p w:rsidR="00B67D74" w:rsidRPr="00F37285" w:rsidRDefault="00B67D74" w:rsidP="00F37285">
            <w:pPr>
              <w:jc w:val="both"/>
              <w:rPr>
                <w:sz w:val="22"/>
                <w:szCs w:val="22"/>
              </w:rPr>
            </w:pPr>
            <w:r w:rsidRPr="00F37285">
              <w:rPr>
                <w:sz w:val="22"/>
                <w:szCs w:val="22"/>
              </w:rPr>
              <w:t>9.</w:t>
            </w:r>
          </w:p>
        </w:tc>
        <w:tc>
          <w:tcPr>
            <w:tcW w:w="3302" w:type="dxa"/>
          </w:tcPr>
          <w:p w:rsidR="00B67D74" w:rsidRPr="00F37285" w:rsidRDefault="00B67D74" w:rsidP="00F37285">
            <w:pPr>
              <w:jc w:val="both"/>
              <w:rPr>
                <w:sz w:val="22"/>
                <w:szCs w:val="22"/>
              </w:rPr>
            </w:pPr>
            <w:r w:rsidRPr="00F37285">
              <w:rPr>
                <w:sz w:val="22"/>
                <w:szCs w:val="22"/>
              </w:rPr>
              <w:t>Социальная политика в различных сферах жизнедеятельности</w:t>
            </w:r>
          </w:p>
        </w:tc>
        <w:tc>
          <w:tcPr>
            <w:tcW w:w="5633" w:type="dxa"/>
          </w:tcPr>
          <w:p w:rsidR="00B67D74" w:rsidRPr="00F37285" w:rsidRDefault="00B67D74" w:rsidP="00F37285">
            <w:pPr>
              <w:jc w:val="both"/>
              <w:rPr>
                <w:sz w:val="22"/>
                <w:szCs w:val="22"/>
              </w:rPr>
            </w:pPr>
            <w:r w:rsidRPr="00F37285">
              <w:rPr>
                <w:sz w:val="22"/>
                <w:szCs w:val="22"/>
              </w:rPr>
              <w:t>1.Социальная политика в сфере здравоохранения</w:t>
            </w:r>
          </w:p>
          <w:p w:rsidR="00B67D74" w:rsidRPr="00F37285" w:rsidRDefault="00B67D74" w:rsidP="00F37285">
            <w:pPr>
              <w:jc w:val="both"/>
              <w:rPr>
                <w:sz w:val="22"/>
                <w:szCs w:val="22"/>
              </w:rPr>
            </w:pPr>
            <w:r w:rsidRPr="00F37285">
              <w:rPr>
                <w:sz w:val="22"/>
                <w:szCs w:val="22"/>
              </w:rPr>
              <w:t>2.Социальная политика в сфере образования</w:t>
            </w:r>
          </w:p>
          <w:p w:rsidR="00B67D74" w:rsidRPr="00F37285" w:rsidRDefault="00B67D74" w:rsidP="00F37285">
            <w:pPr>
              <w:jc w:val="both"/>
              <w:rPr>
                <w:sz w:val="22"/>
                <w:szCs w:val="22"/>
              </w:rPr>
            </w:pPr>
            <w:r w:rsidRPr="00F37285">
              <w:rPr>
                <w:sz w:val="22"/>
                <w:szCs w:val="22"/>
              </w:rPr>
              <w:t>3.Демографичекая политика</w:t>
            </w:r>
          </w:p>
          <w:p w:rsidR="00B67D74" w:rsidRPr="00F37285" w:rsidRDefault="00B67D74" w:rsidP="00F37285">
            <w:pPr>
              <w:jc w:val="both"/>
              <w:rPr>
                <w:sz w:val="22"/>
                <w:szCs w:val="22"/>
              </w:rPr>
            </w:pPr>
            <w:r w:rsidRPr="00F37285">
              <w:rPr>
                <w:sz w:val="22"/>
                <w:szCs w:val="22"/>
              </w:rPr>
              <w:t xml:space="preserve">4. Развитие рынка труда </w:t>
            </w:r>
          </w:p>
          <w:p w:rsidR="00B67D74" w:rsidRPr="00F37285" w:rsidRDefault="00B67D74" w:rsidP="00F37285">
            <w:pPr>
              <w:jc w:val="both"/>
              <w:rPr>
                <w:sz w:val="22"/>
                <w:szCs w:val="22"/>
              </w:rPr>
            </w:pPr>
            <w:r w:rsidRPr="00F37285">
              <w:rPr>
                <w:sz w:val="22"/>
                <w:szCs w:val="22"/>
              </w:rPr>
              <w:t>5.Повышение доступности жилья</w:t>
            </w:r>
          </w:p>
          <w:p w:rsidR="00B67D74" w:rsidRPr="00F37285" w:rsidRDefault="00B67D74" w:rsidP="00F37285">
            <w:pPr>
              <w:jc w:val="both"/>
              <w:rPr>
                <w:sz w:val="22"/>
                <w:szCs w:val="22"/>
              </w:rPr>
            </w:pPr>
            <w:r w:rsidRPr="00F37285">
              <w:rPr>
                <w:sz w:val="22"/>
                <w:szCs w:val="22"/>
              </w:rPr>
              <w:t>6. Развитие пенсионной системы</w:t>
            </w:r>
          </w:p>
          <w:p w:rsidR="00B67D74" w:rsidRPr="00F37285" w:rsidRDefault="00B67D74" w:rsidP="00F37285">
            <w:pPr>
              <w:jc w:val="both"/>
              <w:rPr>
                <w:sz w:val="22"/>
                <w:szCs w:val="22"/>
              </w:rPr>
            </w:pPr>
            <w:r w:rsidRPr="00F37285">
              <w:rPr>
                <w:sz w:val="22"/>
                <w:szCs w:val="22"/>
              </w:rPr>
              <w:t>7. Социальное обслуживание населения.</w:t>
            </w:r>
          </w:p>
        </w:tc>
      </w:tr>
    </w:tbl>
    <w:p w:rsidR="00B67D74" w:rsidRPr="00773DBC" w:rsidRDefault="00B67D74" w:rsidP="00651AE3">
      <w:pPr>
        <w:jc w:val="center"/>
      </w:pPr>
    </w:p>
    <w:p w:rsidR="00B67D74" w:rsidRPr="009A2838" w:rsidRDefault="00B67D74" w:rsidP="00651AE3">
      <w:pPr>
        <w:jc w:val="center"/>
        <w:rPr>
          <w:b/>
        </w:rPr>
      </w:pPr>
      <w:r w:rsidRPr="009A2838">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3294"/>
        <w:gridCol w:w="5641"/>
      </w:tblGrid>
      <w:tr w:rsidR="00B67D74" w:rsidRPr="00773DBC" w:rsidTr="00F37285">
        <w:tc>
          <w:tcPr>
            <w:tcW w:w="431" w:type="dxa"/>
          </w:tcPr>
          <w:p w:rsidR="00B67D74" w:rsidRPr="00F37285" w:rsidRDefault="00B67D74" w:rsidP="00F37285">
            <w:pPr>
              <w:jc w:val="center"/>
              <w:rPr>
                <w:b/>
              </w:rPr>
            </w:pPr>
            <w:r w:rsidRPr="00F37285">
              <w:rPr>
                <w:b/>
              </w:rPr>
              <w:t>№ п/п</w:t>
            </w:r>
          </w:p>
        </w:tc>
        <w:tc>
          <w:tcPr>
            <w:tcW w:w="3294" w:type="dxa"/>
          </w:tcPr>
          <w:p w:rsidR="00B67D74" w:rsidRPr="00F37285" w:rsidRDefault="00B67D74" w:rsidP="00F37285">
            <w:pPr>
              <w:jc w:val="center"/>
              <w:rPr>
                <w:b/>
              </w:rPr>
            </w:pPr>
            <w:r w:rsidRPr="00F37285">
              <w:rPr>
                <w:b/>
              </w:rPr>
              <w:t>Наименование темы (раздела) дисциплины</w:t>
            </w:r>
          </w:p>
        </w:tc>
        <w:tc>
          <w:tcPr>
            <w:tcW w:w="5641" w:type="dxa"/>
          </w:tcPr>
          <w:p w:rsidR="00B67D74" w:rsidRPr="00F37285" w:rsidRDefault="00B67D74" w:rsidP="00F37285">
            <w:pPr>
              <w:jc w:val="center"/>
              <w:rPr>
                <w:b/>
              </w:rPr>
            </w:pPr>
            <w:r w:rsidRPr="00F37285">
              <w:rPr>
                <w:b/>
              </w:rPr>
              <w:t>Содержание ПЗ</w:t>
            </w:r>
          </w:p>
        </w:tc>
      </w:tr>
      <w:tr w:rsidR="00B67D74" w:rsidRPr="00773DBC" w:rsidTr="00F37285">
        <w:tc>
          <w:tcPr>
            <w:tcW w:w="431" w:type="dxa"/>
          </w:tcPr>
          <w:p w:rsidR="00B67D74" w:rsidRPr="00773DBC" w:rsidRDefault="00B67D74" w:rsidP="00F37285">
            <w:pPr>
              <w:pStyle w:val="ListParagraph"/>
              <w:numPr>
                <w:ilvl w:val="0"/>
                <w:numId w:val="11"/>
              </w:numPr>
              <w:ind w:hanging="715"/>
              <w:jc w:val="center"/>
            </w:pPr>
          </w:p>
        </w:tc>
        <w:tc>
          <w:tcPr>
            <w:tcW w:w="3294" w:type="dxa"/>
          </w:tcPr>
          <w:p w:rsidR="00B67D74" w:rsidRPr="00F37285" w:rsidRDefault="00B67D74" w:rsidP="00F37285">
            <w:pPr>
              <w:pStyle w:val="1"/>
              <w:spacing w:after="0" w:line="240" w:lineRule="auto"/>
              <w:ind w:left="0"/>
              <w:jc w:val="both"/>
              <w:rPr>
                <w:rFonts w:ascii="Times New Roman" w:hAnsi="Times New Roman"/>
                <w:sz w:val="24"/>
                <w:szCs w:val="24"/>
              </w:rPr>
            </w:pPr>
            <w:r w:rsidRPr="00F37285">
              <w:rPr>
                <w:rFonts w:ascii="Times New Roman" w:hAnsi="Times New Roman"/>
                <w:sz w:val="24"/>
                <w:szCs w:val="24"/>
              </w:rPr>
              <w:t>Понятие и сущность государства</w:t>
            </w:r>
          </w:p>
        </w:tc>
        <w:tc>
          <w:tcPr>
            <w:tcW w:w="5641" w:type="dxa"/>
          </w:tcPr>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1.Понятие государства</w:t>
            </w:r>
          </w:p>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2.Происхождение государства</w:t>
            </w:r>
          </w:p>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3.Признаки государства</w:t>
            </w:r>
          </w:p>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4.Классификация функций государства</w:t>
            </w:r>
          </w:p>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5.Основные подходы и взгляды на сущность государства</w:t>
            </w:r>
          </w:p>
          <w:p w:rsidR="00B67D74" w:rsidRPr="00F37285" w:rsidRDefault="00B67D74" w:rsidP="00A03416">
            <w:pPr>
              <w:pStyle w:val="FootnoteText"/>
              <w:rPr>
                <w:sz w:val="24"/>
              </w:rPr>
            </w:pPr>
            <w:r w:rsidRPr="00F37285">
              <w:rPr>
                <w:sz w:val="24"/>
              </w:rPr>
              <w:t>6..Понятие, признаки, функции государства</w:t>
            </w:r>
          </w:p>
          <w:p w:rsidR="00B67D74" w:rsidRPr="00F37285" w:rsidRDefault="00B67D74" w:rsidP="00A03416">
            <w:pPr>
              <w:pStyle w:val="FootnoteText"/>
              <w:rPr>
                <w:sz w:val="24"/>
              </w:rPr>
            </w:pPr>
            <w:r w:rsidRPr="00F37285">
              <w:rPr>
                <w:sz w:val="24"/>
              </w:rPr>
              <w:t>7..Сущность государства</w:t>
            </w:r>
          </w:p>
          <w:p w:rsidR="00B67D74" w:rsidRPr="00F37285" w:rsidRDefault="00B67D74" w:rsidP="00A03416">
            <w:pPr>
              <w:pStyle w:val="FootnoteText"/>
              <w:rPr>
                <w:sz w:val="24"/>
              </w:rPr>
            </w:pPr>
            <w:r w:rsidRPr="00F37285">
              <w:rPr>
                <w:sz w:val="24"/>
              </w:rPr>
              <w:t>8.Форма правление – понятие, виды, примеры</w:t>
            </w:r>
          </w:p>
          <w:p w:rsidR="00B67D74" w:rsidRPr="00F37285" w:rsidRDefault="00B67D74" w:rsidP="00A03416">
            <w:pPr>
              <w:pStyle w:val="FootnoteText"/>
              <w:rPr>
                <w:sz w:val="24"/>
              </w:rPr>
            </w:pPr>
            <w:r w:rsidRPr="00F37285">
              <w:rPr>
                <w:sz w:val="24"/>
              </w:rPr>
              <w:t>4.Форма политического режима – понятие, виды, примеры</w:t>
            </w:r>
          </w:p>
          <w:p w:rsidR="00B67D74" w:rsidRPr="00F37285" w:rsidRDefault="00B67D74" w:rsidP="00A03416">
            <w:pPr>
              <w:pStyle w:val="FootnoteText"/>
              <w:rPr>
                <w:sz w:val="24"/>
              </w:rPr>
            </w:pPr>
            <w:r w:rsidRPr="00F37285">
              <w:rPr>
                <w:sz w:val="24"/>
              </w:rPr>
              <w:t>10.Форма государственно-территориального устройства – понятие, виды, примеры</w:t>
            </w:r>
          </w:p>
        </w:tc>
      </w:tr>
      <w:tr w:rsidR="00B67D74" w:rsidRPr="00773DBC" w:rsidTr="00F37285">
        <w:tc>
          <w:tcPr>
            <w:tcW w:w="431" w:type="dxa"/>
          </w:tcPr>
          <w:p w:rsidR="00B67D74" w:rsidRPr="00773DBC" w:rsidRDefault="00B67D74" w:rsidP="00E365C2">
            <w:r>
              <w:t>2.</w:t>
            </w:r>
          </w:p>
        </w:tc>
        <w:tc>
          <w:tcPr>
            <w:tcW w:w="3294" w:type="dxa"/>
          </w:tcPr>
          <w:p w:rsidR="00B67D74" w:rsidRPr="00773DBC" w:rsidRDefault="00B67D74" w:rsidP="00F37285">
            <w:pPr>
              <w:jc w:val="both"/>
            </w:pPr>
            <w:r w:rsidRPr="009D4BA5">
              <w:t>Право как инструмент регулирования общественных отношений</w:t>
            </w:r>
          </w:p>
        </w:tc>
        <w:tc>
          <w:tcPr>
            <w:tcW w:w="5641" w:type="dxa"/>
          </w:tcPr>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1.Понятие права</w:t>
            </w:r>
          </w:p>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2.Признаки права</w:t>
            </w:r>
          </w:p>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3.Подходы к пониманию сущности права</w:t>
            </w:r>
          </w:p>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4.Функции права</w:t>
            </w:r>
          </w:p>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5.Система права</w:t>
            </w:r>
          </w:p>
          <w:p w:rsidR="00B67D74" w:rsidRPr="00F37285" w:rsidRDefault="00B67D74" w:rsidP="00F37285">
            <w:pPr>
              <w:pStyle w:val="NormalWeb"/>
              <w:spacing w:after="0"/>
              <w:jc w:val="both"/>
              <w:rPr>
                <w:rFonts w:ascii="Times New Roman" w:hAnsi="Times New Roman"/>
                <w:color w:val="auto"/>
                <w:sz w:val="24"/>
                <w:szCs w:val="24"/>
              </w:rPr>
            </w:pPr>
            <w:r w:rsidRPr="00F37285">
              <w:rPr>
                <w:rFonts w:ascii="Times New Roman" w:hAnsi="Times New Roman"/>
                <w:color w:val="auto"/>
                <w:sz w:val="24"/>
                <w:szCs w:val="24"/>
              </w:rPr>
              <w:t>6.Соотношение права и морали (других социальных норм)</w:t>
            </w:r>
          </w:p>
          <w:p w:rsidR="00B67D74" w:rsidRPr="00F37285" w:rsidRDefault="00B67D74" w:rsidP="00A03416">
            <w:pPr>
              <w:pStyle w:val="FootnoteText"/>
              <w:rPr>
                <w:sz w:val="24"/>
              </w:rPr>
            </w:pPr>
            <w:r w:rsidRPr="00F37285">
              <w:rPr>
                <w:sz w:val="24"/>
              </w:rPr>
              <w:t>7.Понятие, признаки, система права</w:t>
            </w:r>
          </w:p>
          <w:p w:rsidR="00B67D74" w:rsidRPr="00F37285" w:rsidRDefault="00B67D74" w:rsidP="00A03416">
            <w:pPr>
              <w:pStyle w:val="FootnoteText"/>
              <w:rPr>
                <w:sz w:val="24"/>
              </w:rPr>
            </w:pPr>
            <w:r w:rsidRPr="00F37285">
              <w:rPr>
                <w:sz w:val="24"/>
              </w:rPr>
              <w:t>8.Нормативые правовые акты в РФ</w:t>
            </w:r>
          </w:p>
          <w:p w:rsidR="00B67D74" w:rsidRPr="00F37285" w:rsidRDefault="00B67D74" w:rsidP="00A03416">
            <w:pPr>
              <w:pStyle w:val="FootnoteText"/>
              <w:rPr>
                <w:sz w:val="24"/>
              </w:rPr>
            </w:pPr>
            <w:r w:rsidRPr="00F37285">
              <w:rPr>
                <w:sz w:val="24"/>
              </w:rPr>
              <w:t>9.Понятие реализация права</w:t>
            </w:r>
          </w:p>
          <w:p w:rsidR="00B67D74" w:rsidRPr="00F37285" w:rsidRDefault="00B67D74" w:rsidP="00A03416">
            <w:pPr>
              <w:pStyle w:val="FootnoteText"/>
              <w:rPr>
                <w:sz w:val="24"/>
              </w:rPr>
            </w:pPr>
            <w:r w:rsidRPr="00F37285">
              <w:rPr>
                <w:sz w:val="24"/>
              </w:rPr>
              <w:t>10.Соблюдение правовых норм</w:t>
            </w:r>
          </w:p>
          <w:p w:rsidR="00B67D74" w:rsidRPr="00F37285" w:rsidRDefault="00B67D74" w:rsidP="00A03416">
            <w:pPr>
              <w:pStyle w:val="FootnoteText"/>
              <w:rPr>
                <w:sz w:val="24"/>
              </w:rPr>
            </w:pPr>
            <w:r w:rsidRPr="00F37285">
              <w:rPr>
                <w:sz w:val="24"/>
              </w:rPr>
              <w:t>11.Исполнение правовых норм</w:t>
            </w:r>
          </w:p>
          <w:p w:rsidR="00B67D74" w:rsidRPr="00F37285" w:rsidRDefault="00B67D74" w:rsidP="00A03416">
            <w:pPr>
              <w:pStyle w:val="FootnoteText"/>
              <w:rPr>
                <w:sz w:val="24"/>
              </w:rPr>
            </w:pPr>
            <w:r w:rsidRPr="00F37285">
              <w:rPr>
                <w:sz w:val="24"/>
              </w:rPr>
              <w:t>12.Использование правовых норм</w:t>
            </w:r>
          </w:p>
          <w:p w:rsidR="00B67D74" w:rsidRPr="00F37285" w:rsidRDefault="00B67D74" w:rsidP="00A03416">
            <w:pPr>
              <w:pStyle w:val="FootnoteText"/>
              <w:rPr>
                <w:sz w:val="24"/>
              </w:rPr>
            </w:pPr>
            <w:r w:rsidRPr="00F37285">
              <w:rPr>
                <w:sz w:val="24"/>
              </w:rPr>
              <w:t>13.Применение права и акты применения</w:t>
            </w:r>
          </w:p>
        </w:tc>
      </w:tr>
      <w:tr w:rsidR="00B67D74" w:rsidRPr="00773DBC" w:rsidTr="00F37285">
        <w:tc>
          <w:tcPr>
            <w:tcW w:w="431" w:type="dxa"/>
          </w:tcPr>
          <w:p w:rsidR="00B67D74" w:rsidRPr="00773DBC" w:rsidRDefault="00B67D74" w:rsidP="00F37285">
            <w:pPr>
              <w:jc w:val="both"/>
            </w:pPr>
            <w:r>
              <w:t>3.</w:t>
            </w:r>
          </w:p>
        </w:tc>
        <w:tc>
          <w:tcPr>
            <w:tcW w:w="3294" w:type="dxa"/>
          </w:tcPr>
          <w:p w:rsidR="00B67D74" w:rsidRPr="00773DBC" w:rsidRDefault="00B67D74" w:rsidP="00F37285">
            <w:pPr>
              <w:jc w:val="both"/>
            </w:pPr>
            <w:r w:rsidRPr="009D4BA5">
              <w:t>Концепции социального государства и его индикаторы</w:t>
            </w:r>
          </w:p>
        </w:tc>
        <w:tc>
          <w:tcPr>
            <w:tcW w:w="5641" w:type="dxa"/>
          </w:tcPr>
          <w:p w:rsidR="00B67D74" w:rsidRPr="00F37285" w:rsidRDefault="00B67D74" w:rsidP="00A03416">
            <w:pPr>
              <w:pStyle w:val="FootnoteText"/>
              <w:rPr>
                <w:sz w:val="24"/>
              </w:rPr>
            </w:pPr>
            <w:r w:rsidRPr="00F37285">
              <w:rPr>
                <w:sz w:val="24"/>
              </w:rPr>
              <w:t>1.Современное понятие социального государства</w:t>
            </w:r>
          </w:p>
          <w:p w:rsidR="00B67D74" w:rsidRPr="00F37285" w:rsidRDefault="00B67D74" w:rsidP="00A03416">
            <w:pPr>
              <w:pStyle w:val="FootnoteText"/>
              <w:rPr>
                <w:sz w:val="24"/>
              </w:rPr>
            </w:pPr>
            <w:r w:rsidRPr="00F37285">
              <w:rPr>
                <w:sz w:val="24"/>
              </w:rPr>
              <w:t>2.Отражение принципов социального государства в национальных конституциях</w:t>
            </w:r>
          </w:p>
          <w:p w:rsidR="00B67D74" w:rsidRPr="00F37285" w:rsidRDefault="00B67D74" w:rsidP="00A03416">
            <w:pPr>
              <w:pStyle w:val="FootnoteText"/>
              <w:rPr>
                <w:sz w:val="24"/>
              </w:rPr>
            </w:pPr>
            <w:r w:rsidRPr="00F37285">
              <w:rPr>
                <w:sz w:val="24"/>
              </w:rPr>
              <w:t>3.Индикаторы социального государства</w:t>
            </w:r>
          </w:p>
          <w:p w:rsidR="00B67D74" w:rsidRPr="00F37285" w:rsidRDefault="00B67D74" w:rsidP="00A03416">
            <w:pPr>
              <w:pStyle w:val="FootnoteText"/>
              <w:rPr>
                <w:sz w:val="24"/>
              </w:rPr>
            </w:pPr>
            <w:r w:rsidRPr="00F37285">
              <w:rPr>
                <w:sz w:val="24"/>
              </w:rPr>
              <w:t>4.Значение принципа «социальной справедливости»</w:t>
            </w:r>
          </w:p>
          <w:p w:rsidR="00B67D74" w:rsidRPr="00F37285" w:rsidRDefault="00B67D74" w:rsidP="00E365C2">
            <w:pPr>
              <w:pStyle w:val="FootnoteText"/>
              <w:rPr>
                <w:sz w:val="24"/>
              </w:rPr>
            </w:pPr>
            <w:r w:rsidRPr="00F37285">
              <w:rPr>
                <w:sz w:val="24"/>
              </w:rPr>
              <w:t>5.Теория социального государства Лоренца фон Штейна.</w:t>
            </w:r>
          </w:p>
          <w:p w:rsidR="00B67D74" w:rsidRPr="00F37285" w:rsidRDefault="00B67D74" w:rsidP="00E365C2">
            <w:pPr>
              <w:pStyle w:val="FootnoteText"/>
              <w:rPr>
                <w:sz w:val="24"/>
              </w:rPr>
            </w:pPr>
            <w:r w:rsidRPr="00F37285">
              <w:rPr>
                <w:sz w:val="24"/>
              </w:rPr>
              <w:t>6. Теория либерального социального государства</w:t>
            </w:r>
          </w:p>
          <w:p w:rsidR="00B67D74" w:rsidRPr="00F37285" w:rsidRDefault="00B67D74" w:rsidP="00E365C2">
            <w:pPr>
              <w:pStyle w:val="FootnoteText"/>
              <w:rPr>
                <w:sz w:val="24"/>
              </w:rPr>
            </w:pPr>
            <w:r w:rsidRPr="00F37285">
              <w:rPr>
                <w:sz w:val="24"/>
              </w:rPr>
              <w:t>7. Теория консервативного социального государства</w:t>
            </w:r>
          </w:p>
          <w:p w:rsidR="00B67D74" w:rsidRPr="00F37285" w:rsidRDefault="00B67D74" w:rsidP="00E365C2">
            <w:pPr>
              <w:pStyle w:val="FootnoteText"/>
              <w:rPr>
                <w:sz w:val="24"/>
              </w:rPr>
            </w:pPr>
            <w:r w:rsidRPr="00F37285">
              <w:rPr>
                <w:sz w:val="24"/>
              </w:rPr>
              <w:t>8. Теория социал-демократического социального государства</w:t>
            </w:r>
          </w:p>
          <w:p w:rsidR="00B67D74" w:rsidRPr="00F37285" w:rsidRDefault="00B67D74" w:rsidP="00E365C2">
            <w:pPr>
              <w:pStyle w:val="FootnoteText"/>
              <w:rPr>
                <w:sz w:val="24"/>
              </w:rPr>
            </w:pPr>
            <w:r w:rsidRPr="00F37285">
              <w:rPr>
                <w:sz w:val="24"/>
              </w:rPr>
              <w:t>9. «Государство всеобщего благоденствия»</w:t>
            </w:r>
          </w:p>
          <w:p w:rsidR="00B67D74" w:rsidRPr="00F37285" w:rsidRDefault="00B67D74" w:rsidP="00E365C2">
            <w:pPr>
              <w:pStyle w:val="FootnoteText"/>
              <w:rPr>
                <w:sz w:val="24"/>
              </w:rPr>
            </w:pPr>
            <w:r w:rsidRPr="00F37285">
              <w:rPr>
                <w:sz w:val="24"/>
              </w:rPr>
              <w:t>10. Теория социального рыночного хозяйства</w:t>
            </w:r>
          </w:p>
          <w:p w:rsidR="00B67D74" w:rsidRPr="00F37285" w:rsidRDefault="00B67D74" w:rsidP="00E365C2">
            <w:pPr>
              <w:pStyle w:val="FootnoteText"/>
              <w:rPr>
                <w:sz w:val="24"/>
              </w:rPr>
            </w:pPr>
            <w:r w:rsidRPr="00F37285">
              <w:rPr>
                <w:sz w:val="24"/>
              </w:rPr>
              <w:t>11. Кризис социального государства</w:t>
            </w:r>
          </w:p>
        </w:tc>
      </w:tr>
      <w:tr w:rsidR="00B67D74" w:rsidRPr="00773DBC" w:rsidTr="00F37285">
        <w:tc>
          <w:tcPr>
            <w:tcW w:w="431" w:type="dxa"/>
          </w:tcPr>
          <w:p w:rsidR="00B67D74" w:rsidRDefault="00B67D74" w:rsidP="00F37285">
            <w:pPr>
              <w:jc w:val="both"/>
            </w:pPr>
            <w:r>
              <w:t>4.</w:t>
            </w:r>
          </w:p>
        </w:tc>
        <w:tc>
          <w:tcPr>
            <w:tcW w:w="3294" w:type="dxa"/>
          </w:tcPr>
          <w:p w:rsidR="00B67D74" w:rsidRPr="00F37285" w:rsidRDefault="00B67D74" w:rsidP="00F37285">
            <w:pPr>
              <w:jc w:val="both"/>
              <w:rPr>
                <w:sz w:val="23"/>
                <w:szCs w:val="23"/>
              </w:rPr>
            </w:pPr>
            <w:r w:rsidRPr="00F37285">
              <w:rPr>
                <w:sz w:val="23"/>
                <w:szCs w:val="23"/>
              </w:rPr>
              <w:t>Признаки и модели социального государства</w:t>
            </w:r>
          </w:p>
        </w:tc>
        <w:tc>
          <w:tcPr>
            <w:tcW w:w="5641" w:type="dxa"/>
          </w:tcPr>
          <w:p w:rsidR="00B67D74" w:rsidRPr="00F37285" w:rsidRDefault="00B67D74" w:rsidP="002C7648">
            <w:pPr>
              <w:pStyle w:val="FootnoteText"/>
              <w:rPr>
                <w:sz w:val="23"/>
                <w:szCs w:val="23"/>
              </w:rPr>
            </w:pPr>
            <w:r w:rsidRPr="00F37285">
              <w:rPr>
                <w:sz w:val="23"/>
                <w:szCs w:val="23"/>
              </w:rPr>
              <w:t>1.Либеральная модель социального государства</w:t>
            </w:r>
          </w:p>
          <w:p w:rsidR="00B67D74" w:rsidRPr="00F37285" w:rsidRDefault="00B67D74" w:rsidP="002C7648">
            <w:pPr>
              <w:pStyle w:val="FootnoteText"/>
              <w:rPr>
                <w:sz w:val="23"/>
                <w:szCs w:val="23"/>
              </w:rPr>
            </w:pPr>
            <w:r w:rsidRPr="00F37285">
              <w:rPr>
                <w:sz w:val="23"/>
                <w:szCs w:val="23"/>
              </w:rPr>
              <w:t>2.Корпоративная модель социального государства</w:t>
            </w:r>
          </w:p>
          <w:p w:rsidR="00B67D74" w:rsidRPr="00F37285" w:rsidRDefault="00B67D74" w:rsidP="002C7648">
            <w:pPr>
              <w:pStyle w:val="FootnoteText"/>
              <w:rPr>
                <w:sz w:val="23"/>
                <w:szCs w:val="23"/>
              </w:rPr>
            </w:pPr>
            <w:r w:rsidRPr="00F37285">
              <w:rPr>
                <w:sz w:val="23"/>
                <w:szCs w:val="23"/>
              </w:rPr>
              <w:t>3.Иные модели социального государства</w:t>
            </w:r>
          </w:p>
          <w:p w:rsidR="00B67D74" w:rsidRPr="00F37285" w:rsidRDefault="00B67D74" w:rsidP="002C7648">
            <w:pPr>
              <w:pStyle w:val="FootnoteText"/>
              <w:rPr>
                <w:sz w:val="23"/>
                <w:szCs w:val="23"/>
              </w:rPr>
            </w:pPr>
            <w:r w:rsidRPr="00F37285">
              <w:rPr>
                <w:sz w:val="23"/>
                <w:szCs w:val="23"/>
              </w:rPr>
              <w:t>4.Признаки социального государства</w:t>
            </w:r>
          </w:p>
          <w:p w:rsidR="00B67D74" w:rsidRPr="00F37285" w:rsidRDefault="00B67D74" w:rsidP="002C7648">
            <w:pPr>
              <w:pStyle w:val="FootnoteText"/>
              <w:rPr>
                <w:sz w:val="23"/>
                <w:szCs w:val="23"/>
              </w:rPr>
            </w:pPr>
            <w:r w:rsidRPr="00F37285">
              <w:rPr>
                <w:sz w:val="23"/>
                <w:szCs w:val="23"/>
              </w:rPr>
              <w:t>5.Принципы социального государства</w:t>
            </w:r>
          </w:p>
          <w:p w:rsidR="00B67D74" w:rsidRPr="00F37285" w:rsidRDefault="00B67D74" w:rsidP="002C7648">
            <w:pPr>
              <w:pStyle w:val="FootnoteText"/>
              <w:rPr>
                <w:sz w:val="23"/>
                <w:szCs w:val="23"/>
              </w:rPr>
            </w:pPr>
            <w:r w:rsidRPr="00F37285">
              <w:rPr>
                <w:sz w:val="23"/>
                <w:szCs w:val="23"/>
              </w:rPr>
              <w:t>6.Понятие и значение международных правовых норм.</w:t>
            </w:r>
          </w:p>
          <w:p w:rsidR="00B67D74" w:rsidRPr="00F37285" w:rsidRDefault="00B67D74" w:rsidP="002C7648">
            <w:pPr>
              <w:pStyle w:val="FootnoteText"/>
              <w:rPr>
                <w:sz w:val="23"/>
                <w:szCs w:val="23"/>
              </w:rPr>
            </w:pPr>
            <w:r w:rsidRPr="00F37285">
              <w:rPr>
                <w:sz w:val="23"/>
                <w:szCs w:val="23"/>
              </w:rPr>
              <w:t>7. Роль ООН в установлении гарантий социального государства</w:t>
            </w:r>
          </w:p>
          <w:p w:rsidR="00B67D74" w:rsidRPr="00F37285" w:rsidRDefault="00B67D74" w:rsidP="002C7648">
            <w:pPr>
              <w:pStyle w:val="FootnoteText"/>
              <w:rPr>
                <w:sz w:val="23"/>
                <w:szCs w:val="23"/>
              </w:rPr>
            </w:pPr>
            <w:r w:rsidRPr="00F37285">
              <w:rPr>
                <w:sz w:val="23"/>
                <w:szCs w:val="23"/>
              </w:rPr>
              <w:t>8.Всеобщая Декларация прав человека</w:t>
            </w:r>
          </w:p>
          <w:p w:rsidR="00B67D74" w:rsidRPr="00F37285" w:rsidRDefault="00B67D74" w:rsidP="002C7648">
            <w:pPr>
              <w:pStyle w:val="FootnoteText"/>
              <w:rPr>
                <w:sz w:val="23"/>
                <w:szCs w:val="23"/>
              </w:rPr>
            </w:pPr>
            <w:r w:rsidRPr="00F37285">
              <w:rPr>
                <w:sz w:val="23"/>
                <w:szCs w:val="23"/>
              </w:rPr>
              <w:t>9.Международный пакт об экономических, социальных и культурных правах</w:t>
            </w:r>
          </w:p>
          <w:p w:rsidR="00B67D74" w:rsidRPr="00F37285" w:rsidRDefault="00B67D74" w:rsidP="002C7648">
            <w:pPr>
              <w:pStyle w:val="FootnoteText"/>
              <w:rPr>
                <w:sz w:val="23"/>
                <w:szCs w:val="23"/>
              </w:rPr>
            </w:pPr>
            <w:r w:rsidRPr="00F37285">
              <w:rPr>
                <w:sz w:val="23"/>
                <w:szCs w:val="23"/>
              </w:rPr>
              <w:t>10.Конвенции и рекомендации МОТ</w:t>
            </w:r>
          </w:p>
          <w:p w:rsidR="00B67D74" w:rsidRPr="00F37285" w:rsidRDefault="00B67D74" w:rsidP="002C7648">
            <w:pPr>
              <w:pStyle w:val="FootnoteText"/>
              <w:rPr>
                <w:sz w:val="23"/>
                <w:szCs w:val="23"/>
              </w:rPr>
            </w:pPr>
            <w:r w:rsidRPr="00F37285">
              <w:rPr>
                <w:sz w:val="23"/>
                <w:szCs w:val="23"/>
              </w:rPr>
              <w:t>11.Специализированные органы ОНН по социальной политике</w:t>
            </w:r>
          </w:p>
        </w:tc>
      </w:tr>
      <w:tr w:rsidR="00B67D74" w:rsidRPr="00773DBC" w:rsidTr="00F37285">
        <w:tc>
          <w:tcPr>
            <w:tcW w:w="431" w:type="dxa"/>
          </w:tcPr>
          <w:p w:rsidR="00B67D74" w:rsidRDefault="00B67D74" w:rsidP="00F37285">
            <w:pPr>
              <w:jc w:val="both"/>
            </w:pPr>
            <w:r>
              <w:t>5.</w:t>
            </w:r>
          </w:p>
        </w:tc>
        <w:tc>
          <w:tcPr>
            <w:tcW w:w="3294" w:type="dxa"/>
          </w:tcPr>
          <w:p w:rsidR="00B67D74" w:rsidRPr="00F37285" w:rsidRDefault="00B67D74" w:rsidP="00F37285">
            <w:pPr>
              <w:jc w:val="both"/>
              <w:rPr>
                <w:sz w:val="23"/>
                <w:szCs w:val="23"/>
              </w:rPr>
            </w:pPr>
            <w:r w:rsidRPr="00F37285">
              <w:rPr>
                <w:sz w:val="23"/>
                <w:szCs w:val="23"/>
              </w:rPr>
              <w:t>Социальное государство в СССР</w:t>
            </w:r>
          </w:p>
        </w:tc>
        <w:tc>
          <w:tcPr>
            <w:tcW w:w="5641" w:type="dxa"/>
          </w:tcPr>
          <w:p w:rsidR="00B67D74" w:rsidRPr="00F37285" w:rsidRDefault="00B67D74" w:rsidP="00D45244">
            <w:pPr>
              <w:pStyle w:val="FootnoteText"/>
              <w:rPr>
                <w:sz w:val="23"/>
                <w:szCs w:val="23"/>
              </w:rPr>
            </w:pPr>
            <w:r w:rsidRPr="00F37285">
              <w:rPr>
                <w:sz w:val="23"/>
                <w:szCs w:val="23"/>
              </w:rPr>
              <w:t>1.Социальная политика в царской России</w:t>
            </w:r>
          </w:p>
          <w:p w:rsidR="00B67D74" w:rsidRPr="00F37285" w:rsidRDefault="00B67D74" w:rsidP="00D45244">
            <w:pPr>
              <w:pStyle w:val="FootnoteText"/>
              <w:rPr>
                <w:sz w:val="23"/>
                <w:szCs w:val="23"/>
              </w:rPr>
            </w:pPr>
            <w:r w:rsidRPr="00F37285">
              <w:rPr>
                <w:sz w:val="23"/>
                <w:szCs w:val="23"/>
              </w:rPr>
              <w:t>2.Этапы становления социального государства в СССР</w:t>
            </w:r>
          </w:p>
          <w:p w:rsidR="00B67D74" w:rsidRPr="00F37285" w:rsidRDefault="00B67D74" w:rsidP="00D45244">
            <w:pPr>
              <w:pStyle w:val="FootnoteText"/>
              <w:rPr>
                <w:sz w:val="23"/>
                <w:szCs w:val="23"/>
              </w:rPr>
            </w:pPr>
            <w:r w:rsidRPr="00F37285">
              <w:rPr>
                <w:sz w:val="23"/>
                <w:szCs w:val="23"/>
              </w:rPr>
              <w:t>3.Особенности принципа распределения и перераспределения в СССР</w:t>
            </w:r>
          </w:p>
          <w:p w:rsidR="00B67D74" w:rsidRPr="00F37285" w:rsidRDefault="00B67D74" w:rsidP="00D45244">
            <w:pPr>
              <w:pStyle w:val="FootnoteText"/>
              <w:rPr>
                <w:sz w:val="23"/>
                <w:szCs w:val="23"/>
              </w:rPr>
            </w:pPr>
            <w:r w:rsidRPr="00F37285">
              <w:rPr>
                <w:sz w:val="23"/>
                <w:szCs w:val="23"/>
              </w:rPr>
              <w:t>4.Проблемы и значение советского социального государства</w:t>
            </w:r>
          </w:p>
          <w:p w:rsidR="00B67D74" w:rsidRPr="00F37285" w:rsidRDefault="00B67D74" w:rsidP="00D45244">
            <w:pPr>
              <w:pStyle w:val="FootnoteText"/>
              <w:rPr>
                <w:sz w:val="23"/>
                <w:szCs w:val="23"/>
              </w:rPr>
            </w:pPr>
            <w:r w:rsidRPr="00F37285">
              <w:rPr>
                <w:sz w:val="23"/>
                <w:szCs w:val="23"/>
              </w:rPr>
              <w:t>5.Формирование социального государства в США</w:t>
            </w:r>
          </w:p>
          <w:p w:rsidR="00B67D74" w:rsidRPr="00F37285" w:rsidRDefault="00B67D74" w:rsidP="00D45244">
            <w:pPr>
              <w:pStyle w:val="FootnoteText"/>
              <w:rPr>
                <w:sz w:val="23"/>
                <w:szCs w:val="23"/>
              </w:rPr>
            </w:pPr>
            <w:r w:rsidRPr="00F37285">
              <w:rPr>
                <w:sz w:val="23"/>
                <w:szCs w:val="23"/>
              </w:rPr>
              <w:t>6.Формирование социального государства в Германии</w:t>
            </w:r>
          </w:p>
          <w:p w:rsidR="00B67D74" w:rsidRPr="00F37285" w:rsidRDefault="00B67D74" w:rsidP="00D45244">
            <w:pPr>
              <w:pStyle w:val="FootnoteText"/>
              <w:rPr>
                <w:sz w:val="23"/>
                <w:szCs w:val="23"/>
              </w:rPr>
            </w:pPr>
            <w:r w:rsidRPr="00F37285">
              <w:rPr>
                <w:sz w:val="23"/>
                <w:szCs w:val="23"/>
              </w:rPr>
              <w:t>7.Формирование социального государства в Великобритании</w:t>
            </w:r>
          </w:p>
          <w:p w:rsidR="00B67D74" w:rsidRPr="00F37285" w:rsidRDefault="00B67D74" w:rsidP="00D45244">
            <w:pPr>
              <w:pStyle w:val="FootnoteText"/>
              <w:rPr>
                <w:sz w:val="23"/>
                <w:szCs w:val="23"/>
              </w:rPr>
            </w:pPr>
            <w:r w:rsidRPr="00F37285">
              <w:rPr>
                <w:sz w:val="23"/>
                <w:szCs w:val="23"/>
              </w:rPr>
              <w:t>8. Формирование социального государства во Франции</w:t>
            </w:r>
          </w:p>
          <w:p w:rsidR="00B67D74" w:rsidRPr="00F37285" w:rsidRDefault="00B67D74" w:rsidP="00D45244">
            <w:pPr>
              <w:pStyle w:val="FootnoteText"/>
              <w:rPr>
                <w:sz w:val="23"/>
                <w:szCs w:val="23"/>
              </w:rPr>
            </w:pPr>
            <w:r w:rsidRPr="00F37285">
              <w:rPr>
                <w:sz w:val="23"/>
                <w:szCs w:val="23"/>
              </w:rPr>
              <w:t>9. Формирование социального государства в странах Восточной Европы</w:t>
            </w:r>
          </w:p>
          <w:p w:rsidR="00B67D74" w:rsidRPr="00F37285" w:rsidRDefault="00B67D74" w:rsidP="00D45244">
            <w:pPr>
              <w:pStyle w:val="FootnoteText"/>
              <w:rPr>
                <w:sz w:val="23"/>
                <w:szCs w:val="23"/>
              </w:rPr>
            </w:pPr>
            <w:r w:rsidRPr="00F37285">
              <w:rPr>
                <w:sz w:val="23"/>
                <w:szCs w:val="23"/>
              </w:rPr>
              <w:t xml:space="preserve">10. Формирование социального государства в иных государствах Европы </w:t>
            </w:r>
          </w:p>
          <w:p w:rsidR="00B67D74" w:rsidRPr="00F37285" w:rsidRDefault="00B67D74" w:rsidP="00D45244">
            <w:pPr>
              <w:pStyle w:val="FootnoteText"/>
              <w:rPr>
                <w:sz w:val="23"/>
                <w:szCs w:val="23"/>
              </w:rPr>
            </w:pPr>
            <w:r w:rsidRPr="00F37285">
              <w:rPr>
                <w:sz w:val="23"/>
                <w:szCs w:val="23"/>
              </w:rPr>
              <w:t>11.Кризис социального государства в Европе</w:t>
            </w:r>
          </w:p>
        </w:tc>
      </w:tr>
      <w:tr w:rsidR="00B67D74" w:rsidRPr="00773DBC" w:rsidTr="00F37285">
        <w:tc>
          <w:tcPr>
            <w:tcW w:w="431" w:type="dxa"/>
          </w:tcPr>
          <w:p w:rsidR="00B67D74" w:rsidRDefault="00B67D74" w:rsidP="00F37285">
            <w:pPr>
              <w:jc w:val="both"/>
            </w:pPr>
            <w:r>
              <w:t>6.</w:t>
            </w:r>
          </w:p>
        </w:tc>
        <w:tc>
          <w:tcPr>
            <w:tcW w:w="3294" w:type="dxa"/>
          </w:tcPr>
          <w:p w:rsidR="00B67D74" w:rsidRPr="00F37285" w:rsidRDefault="00B67D74" w:rsidP="00F37285">
            <w:pPr>
              <w:jc w:val="both"/>
              <w:rPr>
                <w:sz w:val="23"/>
                <w:szCs w:val="23"/>
              </w:rPr>
            </w:pPr>
            <w:r w:rsidRPr="00F37285">
              <w:rPr>
                <w:sz w:val="23"/>
                <w:szCs w:val="23"/>
              </w:rPr>
              <w:t>Основные направления и этапы развития социального государства в современной России</w:t>
            </w:r>
          </w:p>
        </w:tc>
        <w:tc>
          <w:tcPr>
            <w:tcW w:w="5641" w:type="dxa"/>
          </w:tcPr>
          <w:p w:rsidR="00B67D74" w:rsidRPr="00F37285" w:rsidRDefault="00B67D74" w:rsidP="00E37CDA">
            <w:pPr>
              <w:pStyle w:val="FootnoteText"/>
              <w:rPr>
                <w:sz w:val="23"/>
                <w:szCs w:val="23"/>
              </w:rPr>
            </w:pPr>
            <w:r w:rsidRPr="00F37285">
              <w:rPr>
                <w:sz w:val="23"/>
                <w:szCs w:val="23"/>
              </w:rPr>
              <w:t>1.Анализ содержания первой главы Конституции – основы конституционного строя</w:t>
            </w:r>
          </w:p>
          <w:p w:rsidR="00B67D74" w:rsidRPr="00F37285" w:rsidRDefault="00B67D74" w:rsidP="00E37CDA">
            <w:pPr>
              <w:pStyle w:val="FootnoteText"/>
              <w:rPr>
                <w:sz w:val="23"/>
                <w:szCs w:val="23"/>
              </w:rPr>
            </w:pPr>
            <w:r w:rsidRPr="00F37285">
              <w:rPr>
                <w:sz w:val="23"/>
                <w:szCs w:val="23"/>
              </w:rPr>
              <w:t>2.Социальное государство – как основа социальной политики</w:t>
            </w:r>
          </w:p>
          <w:p w:rsidR="00B67D74" w:rsidRPr="00F37285" w:rsidRDefault="00B67D74" w:rsidP="00E37CDA">
            <w:pPr>
              <w:pStyle w:val="FootnoteText"/>
              <w:rPr>
                <w:sz w:val="23"/>
                <w:szCs w:val="23"/>
              </w:rPr>
            </w:pPr>
            <w:r w:rsidRPr="00F37285">
              <w:rPr>
                <w:sz w:val="23"/>
                <w:szCs w:val="23"/>
              </w:rPr>
              <w:t>3.Классификация прав и свобод человека и гражданина</w:t>
            </w:r>
          </w:p>
          <w:p w:rsidR="00B67D74" w:rsidRPr="00F37285" w:rsidRDefault="00B67D74" w:rsidP="00E37CDA">
            <w:pPr>
              <w:pStyle w:val="FootnoteText"/>
              <w:rPr>
                <w:sz w:val="23"/>
                <w:szCs w:val="23"/>
              </w:rPr>
            </w:pPr>
            <w:r w:rsidRPr="00F37285">
              <w:rPr>
                <w:sz w:val="23"/>
                <w:szCs w:val="23"/>
              </w:rPr>
              <w:t>4.Трудовые, социальные права, права в сфере культуры и образования.</w:t>
            </w:r>
          </w:p>
          <w:p w:rsidR="00B67D74" w:rsidRPr="00F37285" w:rsidRDefault="00B67D74" w:rsidP="00E37CDA">
            <w:pPr>
              <w:pStyle w:val="FootnoteText"/>
              <w:rPr>
                <w:sz w:val="23"/>
                <w:szCs w:val="23"/>
              </w:rPr>
            </w:pPr>
            <w:r w:rsidRPr="00F37285">
              <w:rPr>
                <w:sz w:val="23"/>
                <w:szCs w:val="23"/>
              </w:rPr>
              <w:t>5.Иные нормативные правовые акты, конкретизирующие положения Конституции по вопросам социального государства</w:t>
            </w:r>
          </w:p>
          <w:p w:rsidR="00B67D74" w:rsidRPr="00F37285" w:rsidRDefault="00B67D74" w:rsidP="00E37CDA">
            <w:pPr>
              <w:pStyle w:val="FootnoteText"/>
              <w:rPr>
                <w:sz w:val="23"/>
                <w:szCs w:val="23"/>
              </w:rPr>
            </w:pPr>
            <w:r w:rsidRPr="00F37285">
              <w:rPr>
                <w:sz w:val="23"/>
                <w:szCs w:val="23"/>
              </w:rPr>
              <w:t>6.Кризис начала 90-х годов в России</w:t>
            </w:r>
          </w:p>
          <w:p w:rsidR="00B67D74" w:rsidRPr="00F37285" w:rsidRDefault="00B67D74" w:rsidP="00E37CDA">
            <w:pPr>
              <w:pStyle w:val="FootnoteText"/>
              <w:rPr>
                <w:sz w:val="23"/>
                <w:szCs w:val="23"/>
              </w:rPr>
            </w:pPr>
            <w:r w:rsidRPr="00F37285">
              <w:rPr>
                <w:sz w:val="23"/>
                <w:szCs w:val="23"/>
              </w:rPr>
              <w:t>7.Социальная политика в начале 90-х годов</w:t>
            </w:r>
          </w:p>
          <w:p w:rsidR="00B67D74" w:rsidRPr="00F37285" w:rsidRDefault="00B67D74" w:rsidP="00E37CDA">
            <w:pPr>
              <w:pStyle w:val="FootnoteText"/>
              <w:rPr>
                <w:sz w:val="23"/>
                <w:szCs w:val="23"/>
              </w:rPr>
            </w:pPr>
            <w:r w:rsidRPr="00F37285">
              <w:rPr>
                <w:sz w:val="23"/>
                <w:szCs w:val="23"/>
              </w:rPr>
              <w:t>8.Социальная политика в 2000-2014 гг. и проблемы социальной защиты населения</w:t>
            </w:r>
          </w:p>
          <w:p w:rsidR="00B67D74" w:rsidRPr="00F37285" w:rsidRDefault="00B67D74" w:rsidP="00E37CDA">
            <w:pPr>
              <w:pStyle w:val="FootnoteText"/>
              <w:rPr>
                <w:sz w:val="23"/>
                <w:szCs w:val="23"/>
              </w:rPr>
            </w:pPr>
            <w:r w:rsidRPr="00F37285">
              <w:rPr>
                <w:sz w:val="23"/>
                <w:szCs w:val="23"/>
              </w:rPr>
              <w:t>9.Социальная политика в настоящее время</w:t>
            </w:r>
          </w:p>
          <w:p w:rsidR="00B67D74" w:rsidRPr="00F37285" w:rsidRDefault="00B67D74" w:rsidP="00E37CDA">
            <w:pPr>
              <w:pStyle w:val="FootnoteText"/>
              <w:rPr>
                <w:sz w:val="23"/>
                <w:szCs w:val="23"/>
              </w:rPr>
            </w:pPr>
            <w:r w:rsidRPr="00F37285">
              <w:rPr>
                <w:sz w:val="23"/>
                <w:szCs w:val="23"/>
              </w:rPr>
              <w:t>10.Социальные программы, социальные фонды</w:t>
            </w:r>
          </w:p>
          <w:p w:rsidR="00B67D74" w:rsidRPr="00F37285" w:rsidRDefault="00B67D74" w:rsidP="00E37CDA">
            <w:pPr>
              <w:pStyle w:val="FootnoteText"/>
              <w:rPr>
                <w:sz w:val="23"/>
                <w:szCs w:val="23"/>
              </w:rPr>
            </w:pPr>
            <w:r w:rsidRPr="00F37285">
              <w:rPr>
                <w:sz w:val="23"/>
                <w:szCs w:val="23"/>
              </w:rPr>
              <w:t>11.Трудности социального государств в РФ</w:t>
            </w:r>
          </w:p>
        </w:tc>
      </w:tr>
      <w:tr w:rsidR="00B67D74" w:rsidRPr="00773DBC" w:rsidTr="00F37285">
        <w:trPr>
          <w:trHeight w:val="1691"/>
        </w:trPr>
        <w:tc>
          <w:tcPr>
            <w:tcW w:w="431" w:type="dxa"/>
          </w:tcPr>
          <w:p w:rsidR="00B67D74" w:rsidRDefault="00B67D74" w:rsidP="00F37285">
            <w:pPr>
              <w:jc w:val="both"/>
            </w:pPr>
            <w:r>
              <w:t>7.</w:t>
            </w:r>
          </w:p>
        </w:tc>
        <w:tc>
          <w:tcPr>
            <w:tcW w:w="3294" w:type="dxa"/>
          </w:tcPr>
          <w:p w:rsidR="00B67D74" w:rsidRPr="00F37285" w:rsidRDefault="00B67D74" w:rsidP="00F37285">
            <w:pPr>
              <w:jc w:val="both"/>
              <w:rPr>
                <w:sz w:val="23"/>
                <w:szCs w:val="23"/>
              </w:rPr>
            </w:pPr>
            <w:r w:rsidRPr="009D4BA5">
              <w:t>Понятие и сущность социальной политики</w:t>
            </w:r>
          </w:p>
        </w:tc>
        <w:tc>
          <w:tcPr>
            <w:tcW w:w="5641" w:type="dxa"/>
          </w:tcPr>
          <w:p w:rsidR="00B67D74" w:rsidRPr="00F37285" w:rsidRDefault="00B67D74" w:rsidP="00E365C2">
            <w:pPr>
              <w:pStyle w:val="FootnoteText"/>
              <w:rPr>
                <w:sz w:val="23"/>
                <w:szCs w:val="23"/>
              </w:rPr>
            </w:pPr>
            <w:r w:rsidRPr="00F37285">
              <w:rPr>
                <w:sz w:val="23"/>
                <w:szCs w:val="23"/>
              </w:rPr>
              <w:t>1.Принцип социального гуманизма</w:t>
            </w:r>
          </w:p>
          <w:p w:rsidR="00B67D74" w:rsidRPr="00F37285" w:rsidRDefault="00B67D74" w:rsidP="00E365C2">
            <w:pPr>
              <w:pStyle w:val="FootnoteText"/>
              <w:rPr>
                <w:sz w:val="23"/>
                <w:szCs w:val="23"/>
              </w:rPr>
            </w:pPr>
            <w:r w:rsidRPr="00F37285">
              <w:rPr>
                <w:sz w:val="23"/>
                <w:szCs w:val="23"/>
              </w:rPr>
              <w:t>2.Социальное государство и гражданское общество</w:t>
            </w:r>
          </w:p>
          <w:p w:rsidR="00B67D74" w:rsidRPr="00F37285" w:rsidRDefault="00B67D74" w:rsidP="00E365C2">
            <w:pPr>
              <w:pStyle w:val="FootnoteText"/>
              <w:rPr>
                <w:sz w:val="23"/>
                <w:szCs w:val="23"/>
              </w:rPr>
            </w:pPr>
            <w:r w:rsidRPr="00F37285">
              <w:rPr>
                <w:sz w:val="23"/>
                <w:szCs w:val="23"/>
              </w:rPr>
              <w:t>3.Социально ориентированная экономика</w:t>
            </w:r>
          </w:p>
          <w:p w:rsidR="00B67D74" w:rsidRPr="00F37285" w:rsidRDefault="00B67D74" w:rsidP="00E365C2">
            <w:pPr>
              <w:pStyle w:val="FootnoteText"/>
              <w:rPr>
                <w:sz w:val="23"/>
                <w:szCs w:val="23"/>
              </w:rPr>
            </w:pPr>
            <w:r w:rsidRPr="00F37285">
              <w:rPr>
                <w:sz w:val="23"/>
                <w:szCs w:val="23"/>
              </w:rPr>
              <w:t>4.Правовое государство как основа социальной политики</w:t>
            </w:r>
          </w:p>
          <w:p w:rsidR="00B67D74" w:rsidRPr="00F37285" w:rsidRDefault="00B67D74" w:rsidP="00E365C2">
            <w:pPr>
              <w:pStyle w:val="FootnoteText"/>
              <w:rPr>
                <w:sz w:val="23"/>
                <w:szCs w:val="23"/>
              </w:rPr>
            </w:pPr>
            <w:r w:rsidRPr="00F37285">
              <w:rPr>
                <w:sz w:val="23"/>
                <w:szCs w:val="23"/>
              </w:rPr>
              <w:t>5.Влияние на социальную политику федеративного государственного устройства</w:t>
            </w:r>
          </w:p>
          <w:p w:rsidR="00B67D74" w:rsidRPr="00F37285" w:rsidRDefault="00B67D74" w:rsidP="00E365C2">
            <w:pPr>
              <w:pStyle w:val="FootnoteText"/>
              <w:rPr>
                <w:sz w:val="23"/>
                <w:szCs w:val="23"/>
              </w:rPr>
            </w:pPr>
            <w:r w:rsidRPr="00F37285">
              <w:rPr>
                <w:sz w:val="23"/>
                <w:szCs w:val="23"/>
              </w:rPr>
              <w:t>1.Предмет социальной политики.</w:t>
            </w:r>
          </w:p>
          <w:p w:rsidR="00B67D74" w:rsidRPr="00F37285" w:rsidRDefault="00B67D74" w:rsidP="00E365C2">
            <w:pPr>
              <w:pStyle w:val="FootnoteText"/>
              <w:rPr>
                <w:sz w:val="23"/>
                <w:szCs w:val="23"/>
              </w:rPr>
            </w:pPr>
            <w:r w:rsidRPr="00F37285">
              <w:rPr>
                <w:sz w:val="23"/>
                <w:szCs w:val="23"/>
              </w:rPr>
              <w:t>2.Объекты социальной политики.</w:t>
            </w:r>
          </w:p>
          <w:p w:rsidR="00B67D74" w:rsidRPr="00F37285" w:rsidRDefault="00B67D74" w:rsidP="00E365C2">
            <w:pPr>
              <w:pStyle w:val="FootnoteText"/>
              <w:rPr>
                <w:sz w:val="23"/>
                <w:szCs w:val="23"/>
              </w:rPr>
            </w:pPr>
            <w:r w:rsidRPr="00F37285">
              <w:rPr>
                <w:sz w:val="23"/>
                <w:szCs w:val="23"/>
              </w:rPr>
              <w:t>3.Субъекты социальной политики.</w:t>
            </w:r>
          </w:p>
          <w:p w:rsidR="00B67D74" w:rsidRPr="00F37285" w:rsidRDefault="00B67D74" w:rsidP="00E365C2">
            <w:pPr>
              <w:pStyle w:val="FootnoteText"/>
              <w:rPr>
                <w:sz w:val="23"/>
                <w:szCs w:val="23"/>
              </w:rPr>
            </w:pPr>
            <w:r w:rsidRPr="00F37285">
              <w:rPr>
                <w:sz w:val="23"/>
                <w:szCs w:val="23"/>
              </w:rPr>
              <w:t>4.Уровни социальной политики.</w:t>
            </w:r>
          </w:p>
          <w:p w:rsidR="00B67D74" w:rsidRPr="00F37285" w:rsidRDefault="00B67D74" w:rsidP="00E365C2">
            <w:pPr>
              <w:pStyle w:val="FootnoteText"/>
              <w:rPr>
                <w:sz w:val="23"/>
                <w:szCs w:val="23"/>
              </w:rPr>
            </w:pPr>
            <w:r w:rsidRPr="00F37285">
              <w:rPr>
                <w:sz w:val="23"/>
                <w:szCs w:val="23"/>
              </w:rPr>
              <w:t>5.Экономическа основа социальной политики.</w:t>
            </w:r>
          </w:p>
          <w:p w:rsidR="00B67D74" w:rsidRPr="00F37285" w:rsidRDefault="00B67D74" w:rsidP="00E365C2">
            <w:pPr>
              <w:pStyle w:val="FootnoteText"/>
              <w:rPr>
                <w:sz w:val="23"/>
                <w:szCs w:val="23"/>
              </w:rPr>
            </w:pPr>
            <w:r w:rsidRPr="00F37285">
              <w:rPr>
                <w:sz w:val="23"/>
                <w:szCs w:val="23"/>
              </w:rPr>
              <w:t>6.Социальная экспертиза и социальный аудит.</w:t>
            </w:r>
          </w:p>
        </w:tc>
      </w:tr>
      <w:tr w:rsidR="00B67D74" w:rsidRPr="00773DBC" w:rsidTr="00F37285">
        <w:trPr>
          <w:trHeight w:val="1402"/>
        </w:trPr>
        <w:tc>
          <w:tcPr>
            <w:tcW w:w="431" w:type="dxa"/>
          </w:tcPr>
          <w:p w:rsidR="00B67D74" w:rsidRDefault="00B67D74" w:rsidP="00F37285">
            <w:pPr>
              <w:jc w:val="both"/>
            </w:pPr>
            <w:r>
              <w:t>8.</w:t>
            </w:r>
          </w:p>
        </w:tc>
        <w:tc>
          <w:tcPr>
            <w:tcW w:w="3294" w:type="dxa"/>
          </w:tcPr>
          <w:p w:rsidR="00B67D74" w:rsidRPr="009D4BA5" w:rsidRDefault="00B67D74" w:rsidP="00F37285">
            <w:pPr>
              <w:jc w:val="both"/>
            </w:pPr>
            <w:r w:rsidRPr="009D4BA5">
              <w:t>Корпоративная социальная политика в социальном государстве</w:t>
            </w:r>
            <w:r>
              <w:t>.</w:t>
            </w:r>
          </w:p>
        </w:tc>
        <w:tc>
          <w:tcPr>
            <w:tcW w:w="5641" w:type="dxa"/>
          </w:tcPr>
          <w:p w:rsidR="00B67D74" w:rsidRPr="00F37285" w:rsidRDefault="00B67D74" w:rsidP="00F37285">
            <w:pPr>
              <w:pStyle w:val="NormalWeb"/>
              <w:spacing w:after="0"/>
              <w:jc w:val="both"/>
              <w:rPr>
                <w:rFonts w:ascii="Times New Roman" w:hAnsi="Times New Roman"/>
                <w:bCs/>
                <w:color w:val="auto"/>
                <w:sz w:val="23"/>
                <w:szCs w:val="23"/>
              </w:rPr>
            </w:pPr>
            <w:r w:rsidRPr="00F37285">
              <w:rPr>
                <w:rFonts w:ascii="Times New Roman" w:hAnsi="Times New Roman"/>
                <w:bCs/>
                <w:color w:val="auto"/>
                <w:sz w:val="23"/>
                <w:szCs w:val="23"/>
              </w:rPr>
              <w:t>1.Корпоративная модель социального государства</w:t>
            </w:r>
          </w:p>
          <w:p w:rsidR="00B67D74" w:rsidRPr="00F37285" w:rsidRDefault="00B67D74" w:rsidP="00F37285">
            <w:pPr>
              <w:pStyle w:val="NormalWeb"/>
              <w:spacing w:after="0"/>
              <w:jc w:val="both"/>
              <w:rPr>
                <w:rFonts w:ascii="Times New Roman" w:hAnsi="Times New Roman"/>
                <w:bCs/>
                <w:color w:val="auto"/>
                <w:sz w:val="23"/>
                <w:szCs w:val="23"/>
              </w:rPr>
            </w:pPr>
            <w:r w:rsidRPr="00F37285">
              <w:rPr>
                <w:rFonts w:ascii="Times New Roman" w:hAnsi="Times New Roman"/>
                <w:bCs/>
                <w:color w:val="auto"/>
                <w:sz w:val="23"/>
                <w:szCs w:val="23"/>
              </w:rPr>
              <w:t>2. Корпоративная модель социального государства в РФ</w:t>
            </w:r>
          </w:p>
          <w:p w:rsidR="00B67D74" w:rsidRPr="00F37285" w:rsidRDefault="00B67D74" w:rsidP="00F37285">
            <w:pPr>
              <w:pStyle w:val="NormalWeb"/>
              <w:spacing w:after="0"/>
              <w:jc w:val="both"/>
              <w:rPr>
                <w:rFonts w:ascii="Times New Roman" w:hAnsi="Times New Roman"/>
                <w:bCs/>
                <w:color w:val="auto"/>
                <w:sz w:val="23"/>
                <w:szCs w:val="23"/>
              </w:rPr>
            </w:pPr>
            <w:r w:rsidRPr="00F37285">
              <w:rPr>
                <w:rFonts w:ascii="Times New Roman" w:hAnsi="Times New Roman"/>
                <w:bCs/>
                <w:color w:val="auto"/>
                <w:sz w:val="23"/>
                <w:szCs w:val="23"/>
              </w:rPr>
              <w:t>3. Этапы ее становления</w:t>
            </w:r>
          </w:p>
          <w:p w:rsidR="00B67D74" w:rsidRPr="00F37285" w:rsidRDefault="00B67D74" w:rsidP="00F37285">
            <w:pPr>
              <w:pStyle w:val="NormalWeb"/>
              <w:spacing w:after="0"/>
              <w:jc w:val="both"/>
              <w:rPr>
                <w:rFonts w:ascii="Times New Roman" w:hAnsi="Times New Roman"/>
                <w:bCs/>
                <w:color w:val="auto"/>
                <w:sz w:val="23"/>
                <w:szCs w:val="23"/>
              </w:rPr>
            </w:pPr>
            <w:r w:rsidRPr="00F37285">
              <w:rPr>
                <w:rFonts w:ascii="Times New Roman" w:hAnsi="Times New Roman"/>
                <w:bCs/>
                <w:color w:val="auto"/>
                <w:sz w:val="23"/>
                <w:szCs w:val="23"/>
              </w:rPr>
              <w:t>4. Проблемы развития корпоративных образований</w:t>
            </w:r>
          </w:p>
          <w:p w:rsidR="00B67D74" w:rsidRPr="00F37285" w:rsidRDefault="00B67D74" w:rsidP="008E765E">
            <w:pPr>
              <w:pStyle w:val="FootnoteText"/>
              <w:rPr>
                <w:sz w:val="23"/>
                <w:szCs w:val="23"/>
              </w:rPr>
            </w:pPr>
            <w:r w:rsidRPr="00F37285">
              <w:rPr>
                <w:bCs/>
                <w:sz w:val="23"/>
                <w:szCs w:val="23"/>
              </w:rPr>
              <w:t>5. Понятие, виды, уровни корпоративной социальной ответственности.</w:t>
            </w:r>
          </w:p>
        </w:tc>
      </w:tr>
      <w:tr w:rsidR="00B67D74" w:rsidRPr="00773DBC" w:rsidTr="00F37285">
        <w:trPr>
          <w:trHeight w:val="1402"/>
        </w:trPr>
        <w:tc>
          <w:tcPr>
            <w:tcW w:w="431" w:type="dxa"/>
          </w:tcPr>
          <w:p w:rsidR="00B67D74" w:rsidRDefault="00B67D74" w:rsidP="00F37285">
            <w:pPr>
              <w:jc w:val="both"/>
            </w:pPr>
            <w:r>
              <w:t>9.</w:t>
            </w:r>
          </w:p>
        </w:tc>
        <w:tc>
          <w:tcPr>
            <w:tcW w:w="3294" w:type="dxa"/>
          </w:tcPr>
          <w:p w:rsidR="00B67D74" w:rsidRPr="009D4BA5" w:rsidRDefault="00B67D74" w:rsidP="00F37285">
            <w:pPr>
              <w:jc w:val="both"/>
            </w:pPr>
            <w:r w:rsidRPr="00F37285">
              <w:rPr>
                <w:sz w:val="22"/>
                <w:szCs w:val="22"/>
              </w:rPr>
              <w:t>Социальная политика в различных сферах жизнедеятельности.</w:t>
            </w:r>
          </w:p>
        </w:tc>
        <w:tc>
          <w:tcPr>
            <w:tcW w:w="5641" w:type="dxa"/>
          </w:tcPr>
          <w:p w:rsidR="00B67D74" w:rsidRPr="00F37285" w:rsidRDefault="00B67D74" w:rsidP="008E765E">
            <w:pPr>
              <w:pStyle w:val="FootnoteText"/>
              <w:rPr>
                <w:sz w:val="24"/>
                <w:szCs w:val="24"/>
              </w:rPr>
            </w:pPr>
            <w:r w:rsidRPr="00F37285">
              <w:rPr>
                <w:sz w:val="24"/>
                <w:szCs w:val="24"/>
              </w:rPr>
              <w:t>1.Понятие и система здравоохранении в РФ</w:t>
            </w:r>
          </w:p>
          <w:p w:rsidR="00B67D74" w:rsidRPr="00F37285" w:rsidRDefault="00B67D74" w:rsidP="008E765E">
            <w:pPr>
              <w:pStyle w:val="FootnoteText"/>
              <w:rPr>
                <w:sz w:val="24"/>
                <w:szCs w:val="24"/>
              </w:rPr>
            </w:pPr>
            <w:r w:rsidRPr="00F37285">
              <w:rPr>
                <w:sz w:val="24"/>
                <w:szCs w:val="24"/>
              </w:rPr>
              <w:t>2.Цель государственной политики в сфере здравоохранении на период до 2020 года</w:t>
            </w:r>
          </w:p>
          <w:p w:rsidR="00B67D74" w:rsidRPr="00F37285" w:rsidRDefault="00B67D74" w:rsidP="008E765E">
            <w:pPr>
              <w:pStyle w:val="FootnoteText"/>
              <w:rPr>
                <w:sz w:val="24"/>
                <w:szCs w:val="24"/>
              </w:rPr>
            </w:pPr>
            <w:r w:rsidRPr="00F37285">
              <w:rPr>
                <w:sz w:val="24"/>
                <w:szCs w:val="24"/>
              </w:rPr>
              <w:t>3.Обязательное медицинское страхование</w:t>
            </w:r>
          </w:p>
          <w:p w:rsidR="00B67D74" w:rsidRPr="00F37285" w:rsidRDefault="00B67D74" w:rsidP="008E765E">
            <w:pPr>
              <w:pStyle w:val="FootnoteText"/>
              <w:rPr>
                <w:sz w:val="24"/>
                <w:szCs w:val="24"/>
              </w:rPr>
            </w:pPr>
            <w:r w:rsidRPr="00F37285">
              <w:rPr>
                <w:sz w:val="24"/>
                <w:szCs w:val="24"/>
              </w:rPr>
              <w:t>4.Понятие и система образовании в РФ</w:t>
            </w:r>
          </w:p>
          <w:p w:rsidR="00B67D74" w:rsidRPr="00F37285" w:rsidRDefault="00B67D74" w:rsidP="008E765E">
            <w:pPr>
              <w:pStyle w:val="FootnoteText"/>
              <w:rPr>
                <w:sz w:val="24"/>
                <w:szCs w:val="24"/>
              </w:rPr>
            </w:pPr>
            <w:r w:rsidRPr="00F37285">
              <w:rPr>
                <w:sz w:val="24"/>
                <w:szCs w:val="24"/>
              </w:rPr>
              <w:t>5.Приоритетные задачи в сфере развития образования</w:t>
            </w:r>
          </w:p>
          <w:p w:rsidR="00B67D74" w:rsidRPr="00F37285" w:rsidRDefault="00B67D74" w:rsidP="008E765E">
            <w:pPr>
              <w:pStyle w:val="FootnoteText"/>
              <w:rPr>
                <w:sz w:val="24"/>
                <w:szCs w:val="24"/>
              </w:rPr>
            </w:pPr>
            <w:r w:rsidRPr="00F37285">
              <w:rPr>
                <w:sz w:val="24"/>
                <w:szCs w:val="24"/>
              </w:rPr>
              <w:t>1.Понятие рынка труда</w:t>
            </w:r>
          </w:p>
          <w:p w:rsidR="00B67D74" w:rsidRPr="00F37285" w:rsidRDefault="00B67D74" w:rsidP="008E765E">
            <w:pPr>
              <w:pStyle w:val="FootnoteText"/>
              <w:rPr>
                <w:sz w:val="24"/>
                <w:szCs w:val="24"/>
              </w:rPr>
            </w:pPr>
            <w:r w:rsidRPr="00F37285">
              <w:rPr>
                <w:sz w:val="24"/>
                <w:szCs w:val="24"/>
              </w:rPr>
              <w:t>2.Органы занятости населения</w:t>
            </w:r>
          </w:p>
          <w:p w:rsidR="00B67D74" w:rsidRPr="00F37285" w:rsidRDefault="00B67D74" w:rsidP="008E765E">
            <w:pPr>
              <w:pStyle w:val="FootnoteText"/>
              <w:rPr>
                <w:sz w:val="24"/>
                <w:szCs w:val="24"/>
              </w:rPr>
            </w:pPr>
            <w:r w:rsidRPr="00F37285">
              <w:rPr>
                <w:sz w:val="24"/>
                <w:szCs w:val="24"/>
              </w:rPr>
              <w:t>3.Правовой статус безработного</w:t>
            </w:r>
          </w:p>
          <w:p w:rsidR="00B67D74" w:rsidRPr="00F37285" w:rsidRDefault="00B67D74" w:rsidP="008E765E">
            <w:pPr>
              <w:pStyle w:val="FootnoteText"/>
              <w:rPr>
                <w:sz w:val="24"/>
                <w:szCs w:val="24"/>
              </w:rPr>
            </w:pPr>
            <w:r w:rsidRPr="00F37285">
              <w:rPr>
                <w:sz w:val="24"/>
                <w:szCs w:val="24"/>
              </w:rPr>
              <w:t>4.Направлени развитии рынка труда</w:t>
            </w:r>
          </w:p>
          <w:p w:rsidR="00B67D74" w:rsidRPr="00F37285" w:rsidRDefault="00B67D74" w:rsidP="008E765E">
            <w:pPr>
              <w:pStyle w:val="FootnoteText"/>
              <w:rPr>
                <w:sz w:val="24"/>
                <w:szCs w:val="24"/>
              </w:rPr>
            </w:pPr>
            <w:r w:rsidRPr="00F37285">
              <w:rPr>
                <w:sz w:val="24"/>
                <w:szCs w:val="24"/>
              </w:rPr>
              <w:t>5.Основные положении государственной жилищной политики</w:t>
            </w:r>
          </w:p>
          <w:p w:rsidR="00B67D74" w:rsidRPr="00F37285" w:rsidRDefault="00B67D74" w:rsidP="008E765E">
            <w:pPr>
              <w:pStyle w:val="FootnoteText"/>
              <w:rPr>
                <w:sz w:val="24"/>
                <w:szCs w:val="24"/>
              </w:rPr>
            </w:pPr>
            <w:r w:rsidRPr="00F37285">
              <w:rPr>
                <w:sz w:val="24"/>
                <w:szCs w:val="24"/>
              </w:rPr>
              <w:t>6.Понятие и виды пенсий</w:t>
            </w:r>
          </w:p>
          <w:p w:rsidR="00B67D74" w:rsidRPr="00F37285" w:rsidRDefault="00B67D74" w:rsidP="008E765E">
            <w:pPr>
              <w:pStyle w:val="FootnoteText"/>
              <w:rPr>
                <w:sz w:val="24"/>
                <w:szCs w:val="24"/>
              </w:rPr>
            </w:pPr>
            <w:r w:rsidRPr="00F37285">
              <w:rPr>
                <w:sz w:val="24"/>
                <w:szCs w:val="24"/>
              </w:rPr>
              <w:t>7.Принципы назначения пенсий в СССР</w:t>
            </w:r>
          </w:p>
          <w:p w:rsidR="00B67D74" w:rsidRPr="00F37285" w:rsidRDefault="00B67D74" w:rsidP="008E765E">
            <w:pPr>
              <w:pStyle w:val="FootnoteText"/>
              <w:rPr>
                <w:sz w:val="24"/>
                <w:szCs w:val="24"/>
              </w:rPr>
            </w:pPr>
            <w:r w:rsidRPr="00F37285">
              <w:rPr>
                <w:sz w:val="24"/>
                <w:szCs w:val="24"/>
              </w:rPr>
              <w:t>8.Новые подходы к пенсионной системе в настоящее время.</w:t>
            </w:r>
          </w:p>
          <w:p w:rsidR="00B67D74" w:rsidRPr="00F37285" w:rsidRDefault="00B67D74" w:rsidP="00F37285">
            <w:pPr>
              <w:pStyle w:val="NormalWeb"/>
              <w:spacing w:after="0"/>
              <w:jc w:val="both"/>
              <w:rPr>
                <w:rFonts w:ascii="Times New Roman" w:hAnsi="Times New Roman"/>
                <w:bCs/>
                <w:color w:val="auto"/>
                <w:sz w:val="23"/>
                <w:szCs w:val="23"/>
              </w:rPr>
            </w:pPr>
            <w:r w:rsidRPr="00F37285">
              <w:rPr>
                <w:rFonts w:ascii="Times New Roman" w:hAnsi="Times New Roman"/>
                <w:color w:val="auto"/>
                <w:sz w:val="24"/>
                <w:szCs w:val="24"/>
              </w:rPr>
              <w:t>9.Пенсионный фонд</w:t>
            </w:r>
          </w:p>
        </w:tc>
      </w:tr>
    </w:tbl>
    <w:p w:rsidR="00B67D74" w:rsidRDefault="00B67D74" w:rsidP="00895865">
      <w:pPr>
        <w:jc w:val="both"/>
        <w:rPr>
          <w:b/>
          <w:i/>
        </w:rPr>
      </w:pPr>
    </w:p>
    <w:p w:rsidR="00B67D74" w:rsidRDefault="00B67D74" w:rsidP="007138DF">
      <w:pPr>
        <w:pStyle w:val="ListParagraph"/>
        <w:jc w:val="both"/>
        <w:rPr>
          <w:b/>
        </w:rPr>
      </w:pPr>
      <w:r w:rsidRPr="00CF1435">
        <w:rPr>
          <w:b/>
        </w:rPr>
        <w:t>4.2.3. Содержание самостоятельной работы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2765"/>
        <w:gridCol w:w="6170"/>
      </w:tblGrid>
      <w:tr w:rsidR="00B67D74" w:rsidRPr="002D0F2F" w:rsidTr="008E765E">
        <w:tc>
          <w:tcPr>
            <w:tcW w:w="426" w:type="dxa"/>
          </w:tcPr>
          <w:p w:rsidR="00B67D74" w:rsidRPr="002D0F2F" w:rsidRDefault="00B67D74" w:rsidP="006E62C2">
            <w:pPr>
              <w:jc w:val="center"/>
              <w:rPr>
                <w:b/>
              </w:rPr>
            </w:pPr>
            <w:r w:rsidRPr="002D0F2F">
              <w:rPr>
                <w:b/>
              </w:rPr>
              <w:t>№ п/п</w:t>
            </w:r>
          </w:p>
        </w:tc>
        <w:tc>
          <w:tcPr>
            <w:tcW w:w="2765" w:type="dxa"/>
          </w:tcPr>
          <w:p w:rsidR="00B67D74" w:rsidRPr="002D0F2F" w:rsidRDefault="00B67D74" w:rsidP="006E62C2">
            <w:pPr>
              <w:jc w:val="center"/>
              <w:rPr>
                <w:b/>
              </w:rPr>
            </w:pPr>
            <w:r w:rsidRPr="002D0F2F">
              <w:rPr>
                <w:b/>
              </w:rPr>
              <w:t>Наименование темы (раздела) дисциплины</w:t>
            </w:r>
          </w:p>
        </w:tc>
        <w:tc>
          <w:tcPr>
            <w:tcW w:w="6170" w:type="dxa"/>
          </w:tcPr>
          <w:p w:rsidR="00B67D74" w:rsidRPr="002D0F2F" w:rsidRDefault="00B67D74" w:rsidP="006E62C2">
            <w:pPr>
              <w:jc w:val="center"/>
              <w:rPr>
                <w:b/>
              </w:rPr>
            </w:pPr>
            <w:r>
              <w:rPr>
                <w:b/>
              </w:rPr>
              <w:t>Формы и тематика самостоятельной работы</w:t>
            </w:r>
          </w:p>
        </w:tc>
      </w:tr>
      <w:tr w:rsidR="00B67D74" w:rsidRPr="002D0F2F" w:rsidTr="008E765E">
        <w:tc>
          <w:tcPr>
            <w:tcW w:w="426" w:type="dxa"/>
          </w:tcPr>
          <w:p w:rsidR="00B67D74" w:rsidRPr="002D0F2F" w:rsidRDefault="00B67D74" w:rsidP="008E765E">
            <w:pPr>
              <w:pStyle w:val="ListParagraph"/>
              <w:ind w:left="0"/>
            </w:pPr>
            <w:r>
              <w:t>1</w:t>
            </w:r>
          </w:p>
        </w:tc>
        <w:tc>
          <w:tcPr>
            <w:tcW w:w="2765" w:type="dxa"/>
          </w:tcPr>
          <w:p w:rsidR="00B67D74" w:rsidRPr="00205A68" w:rsidRDefault="00B67D74" w:rsidP="00690AF7">
            <w:pPr>
              <w:widowControl/>
              <w:autoSpaceDE/>
              <w:autoSpaceDN/>
              <w:adjustRightInd/>
              <w:jc w:val="both"/>
            </w:pPr>
            <w:r w:rsidRPr="009D4BA5">
              <w:t>Понятие и сущность государства</w:t>
            </w:r>
          </w:p>
        </w:tc>
        <w:tc>
          <w:tcPr>
            <w:tcW w:w="6170" w:type="dxa"/>
          </w:tcPr>
          <w:p w:rsidR="00B67D74" w:rsidRPr="005A1131" w:rsidRDefault="00B67D74" w:rsidP="00690AF7">
            <w:pPr>
              <w:pStyle w:val="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B67D74" w:rsidRPr="005A1131" w:rsidRDefault="00B67D74" w:rsidP="00690AF7">
            <w:pPr>
              <w:pStyle w:val="FootnoteText"/>
              <w:rPr>
                <w:sz w:val="24"/>
                <w:szCs w:val="24"/>
              </w:rPr>
            </w:pPr>
            <w:r w:rsidRPr="005A1131">
              <w:rPr>
                <w:sz w:val="24"/>
                <w:szCs w:val="24"/>
              </w:rPr>
              <w:t>1.Форма правления – понятие, виды, характеристика одной из стран по выбору</w:t>
            </w:r>
          </w:p>
          <w:p w:rsidR="00B67D74" w:rsidRPr="005A1131" w:rsidRDefault="00B67D74" w:rsidP="00690AF7">
            <w:pPr>
              <w:pStyle w:val="FootnoteText"/>
              <w:rPr>
                <w:sz w:val="24"/>
                <w:szCs w:val="24"/>
              </w:rPr>
            </w:pPr>
            <w:r w:rsidRPr="005A1131">
              <w:rPr>
                <w:sz w:val="24"/>
                <w:szCs w:val="24"/>
              </w:rPr>
              <w:t>2.Форма политического режима – понятие, виды, характеристика одной из стран по выбору</w:t>
            </w:r>
          </w:p>
          <w:p w:rsidR="00B67D74" w:rsidRPr="00690AF7" w:rsidRDefault="00B67D74" w:rsidP="00690AF7">
            <w:pPr>
              <w:pStyle w:val="FootnoteText"/>
              <w:rPr>
                <w:sz w:val="24"/>
                <w:szCs w:val="24"/>
              </w:rPr>
            </w:pPr>
            <w:r w:rsidRPr="005A1131">
              <w:rPr>
                <w:sz w:val="24"/>
                <w:szCs w:val="24"/>
              </w:rPr>
              <w:t>3.Форма государственно-территориального устройства – понятие, форма, характеристика одной из стран по выбору</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shd w:val="clear" w:color="auto" w:fill="FFFFFF"/>
              <w:jc w:val="both"/>
              <w:rPr>
                <w:sz w:val="20"/>
                <w:szCs w:val="20"/>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ListParagraph"/>
              <w:ind w:left="0"/>
            </w:pPr>
            <w:r>
              <w:t>2</w:t>
            </w:r>
          </w:p>
        </w:tc>
        <w:tc>
          <w:tcPr>
            <w:tcW w:w="2765" w:type="dxa"/>
          </w:tcPr>
          <w:p w:rsidR="00B67D74" w:rsidRPr="00773DBC" w:rsidRDefault="00B67D74" w:rsidP="00690AF7">
            <w:pPr>
              <w:widowControl/>
              <w:autoSpaceDE/>
              <w:autoSpaceDN/>
              <w:adjustRightInd/>
            </w:pPr>
            <w:r w:rsidRPr="009D4BA5">
              <w:t>Право как инструмент регулирования общественных отношений</w:t>
            </w:r>
          </w:p>
        </w:tc>
        <w:tc>
          <w:tcPr>
            <w:tcW w:w="6170" w:type="dxa"/>
          </w:tcPr>
          <w:p w:rsidR="00B67D74" w:rsidRDefault="00B67D74" w:rsidP="00690AF7">
            <w:pPr>
              <w:pStyle w:val="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ListParagraph"/>
              <w:ind w:left="0"/>
            </w:pPr>
            <w:r>
              <w:t>3</w:t>
            </w:r>
          </w:p>
        </w:tc>
        <w:tc>
          <w:tcPr>
            <w:tcW w:w="2765" w:type="dxa"/>
          </w:tcPr>
          <w:p w:rsidR="00B67D74" w:rsidRPr="00773DBC" w:rsidRDefault="00B67D74" w:rsidP="00690AF7">
            <w:pPr>
              <w:jc w:val="both"/>
            </w:pPr>
            <w:r w:rsidRPr="009D4BA5">
              <w:t>Концепции социального государства и его индикаторы</w:t>
            </w:r>
          </w:p>
        </w:tc>
        <w:tc>
          <w:tcPr>
            <w:tcW w:w="6170" w:type="dxa"/>
          </w:tcPr>
          <w:p w:rsidR="00B67D74" w:rsidRDefault="00B67D74" w:rsidP="00690AF7">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ListParagraph"/>
              <w:ind w:left="0"/>
            </w:pPr>
            <w:r>
              <w:t>4</w:t>
            </w:r>
          </w:p>
        </w:tc>
        <w:tc>
          <w:tcPr>
            <w:tcW w:w="2765" w:type="dxa"/>
          </w:tcPr>
          <w:p w:rsidR="00B67D74" w:rsidRPr="00773DBC" w:rsidRDefault="00B67D74" w:rsidP="00690AF7">
            <w:pPr>
              <w:jc w:val="both"/>
            </w:pPr>
            <w:r w:rsidRPr="009D4BA5">
              <w:t>Признаки и модели социального государства</w:t>
            </w:r>
          </w:p>
        </w:tc>
        <w:tc>
          <w:tcPr>
            <w:tcW w:w="6170" w:type="dxa"/>
          </w:tcPr>
          <w:p w:rsidR="00B67D74" w:rsidRDefault="00B67D74" w:rsidP="00690AF7">
            <w:pPr>
              <w:jc w:val="both"/>
            </w:pPr>
            <w:r>
              <w:t>Исследовательский проект (тема по выбору)</w:t>
            </w:r>
          </w:p>
          <w:p w:rsidR="00B67D74" w:rsidRDefault="00B67D74" w:rsidP="00690AF7">
            <w:pPr>
              <w:jc w:val="both"/>
            </w:pPr>
            <w:r>
              <w:t>1.</w:t>
            </w:r>
            <w:r w:rsidRPr="00FA073C">
              <w:t xml:space="preserve">Шведская модель социального государства. </w:t>
            </w:r>
          </w:p>
          <w:p w:rsidR="00B67D74" w:rsidRDefault="00B67D74" w:rsidP="00690AF7">
            <w:pPr>
              <w:jc w:val="both"/>
            </w:pPr>
            <w:r>
              <w:t>2</w:t>
            </w:r>
            <w:r w:rsidRPr="00FA073C">
              <w:t xml:space="preserve">. Немецкая модель социального государства. </w:t>
            </w:r>
          </w:p>
          <w:p w:rsidR="00B67D74" w:rsidRDefault="00B67D74" w:rsidP="00690AF7">
            <w:pPr>
              <w:jc w:val="both"/>
            </w:pPr>
            <w:r>
              <w:t>3</w:t>
            </w:r>
            <w:r w:rsidRPr="00FA073C">
              <w:t xml:space="preserve">. Бельгийская модель социального государства. </w:t>
            </w:r>
          </w:p>
          <w:p w:rsidR="00B67D74" w:rsidRDefault="00B67D74" w:rsidP="00690AF7">
            <w:pPr>
              <w:jc w:val="both"/>
            </w:pPr>
            <w:r>
              <w:t>4</w:t>
            </w:r>
            <w:r w:rsidRPr="00FA073C">
              <w:t xml:space="preserve">. Нидерландская модель социального государства. </w:t>
            </w:r>
          </w:p>
          <w:p w:rsidR="00B67D74" w:rsidRDefault="00B67D74" w:rsidP="00690AF7">
            <w:pPr>
              <w:jc w:val="both"/>
            </w:pPr>
            <w:r>
              <w:t>5</w:t>
            </w:r>
            <w:r w:rsidRPr="00FA073C">
              <w:t xml:space="preserve">. Французская модель социального государства. </w:t>
            </w:r>
          </w:p>
          <w:p w:rsidR="00B67D74" w:rsidRDefault="00B67D74" w:rsidP="00690AF7">
            <w:pPr>
              <w:jc w:val="both"/>
            </w:pPr>
            <w:r>
              <w:t>6</w:t>
            </w:r>
            <w:r w:rsidRPr="00FA073C">
              <w:t xml:space="preserve">. Модель социального государства в Великобритании. </w:t>
            </w:r>
          </w:p>
          <w:p w:rsidR="00B67D74" w:rsidRDefault="00B67D74" w:rsidP="00690AF7">
            <w:pPr>
              <w:jc w:val="both"/>
            </w:pPr>
            <w:r>
              <w:t>7</w:t>
            </w:r>
            <w:r w:rsidRPr="00FA073C">
              <w:t xml:space="preserve">. Модель социального государства в Канаде. </w:t>
            </w:r>
          </w:p>
          <w:p w:rsidR="00B67D74" w:rsidRDefault="00B67D74" w:rsidP="00690AF7">
            <w:pPr>
              <w:jc w:val="both"/>
            </w:pPr>
            <w:r>
              <w:t>8</w:t>
            </w:r>
            <w:r w:rsidRPr="00FA073C">
              <w:t xml:space="preserve">. Модель социального государства в Ирландии. </w:t>
            </w:r>
          </w:p>
          <w:p w:rsidR="00B67D74" w:rsidRDefault="00B67D74" w:rsidP="00690AF7">
            <w:pPr>
              <w:jc w:val="both"/>
            </w:pPr>
            <w:r>
              <w:t>9</w:t>
            </w:r>
            <w:r w:rsidRPr="00FA073C">
              <w:t xml:space="preserve">. Модель социального государства в Греции. </w:t>
            </w:r>
          </w:p>
          <w:p w:rsidR="00B67D74" w:rsidRDefault="00B67D74" w:rsidP="00690AF7">
            <w:pPr>
              <w:jc w:val="both"/>
            </w:pPr>
            <w:r>
              <w:t>10</w:t>
            </w:r>
            <w:r w:rsidRPr="00FA073C">
              <w:t xml:space="preserve">. Модель социального государства в Италии. </w:t>
            </w:r>
          </w:p>
          <w:p w:rsidR="00B67D74" w:rsidRPr="00FA073C" w:rsidRDefault="00B67D74" w:rsidP="00690AF7">
            <w:pPr>
              <w:jc w:val="both"/>
              <w:rPr>
                <w:b/>
                <w:i/>
              </w:rPr>
            </w:pPr>
            <w:r>
              <w:t>11.</w:t>
            </w:r>
            <w:r w:rsidRPr="00FA073C">
              <w:t xml:space="preserve"> Модель социального государства в Испании.</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5A1131" w:rsidRDefault="00B67D74" w:rsidP="00690AF7">
            <w:pPr>
              <w:pStyle w:val="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ListParagraph"/>
              <w:ind w:left="0"/>
            </w:pPr>
            <w:r>
              <w:t>5.</w:t>
            </w:r>
          </w:p>
        </w:tc>
        <w:tc>
          <w:tcPr>
            <w:tcW w:w="2765" w:type="dxa"/>
          </w:tcPr>
          <w:p w:rsidR="00B67D74" w:rsidRPr="00773DBC" w:rsidRDefault="00B67D74" w:rsidP="00690AF7">
            <w:pPr>
              <w:jc w:val="both"/>
            </w:pPr>
            <w:r w:rsidRPr="009D4BA5">
              <w:t>Социальное государство в СССР</w:t>
            </w:r>
          </w:p>
        </w:tc>
        <w:tc>
          <w:tcPr>
            <w:tcW w:w="6170" w:type="dxa"/>
          </w:tcPr>
          <w:p w:rsidR="00B67D74" w:rsidRPr="00690AF7" w:rsidRDefault="00B67D74" w:rsidP="00690AF7">
            <w:pPr>
              <w:pStyle w:val="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690AF7" w:rsidRDefault="00B67D74" w:rsidP="00690AF7">
            <w:pPr>
              <w:shd w:val="clear" w:color="auto" w:fill="FFFFFF"/>
              <w:jc w:val="both"/>
              <w:rPr>
                <w:sz w:val="20"/>
                <w:szCs w:val="20"/>
              </w:rPr>
            </w:pPr>
            <w:r w:rsidRPr="00690AF7">
              <w:rPr>
                <w:sz w:val="20"/>
                <w:szCs w:val="20"/>
              </w:rPr>
              <w:t>Работа со справочными материалами</w:t>
            </w:r>
          </w:p>
          <w:p w:rsidR="00B67D74" w:rsidRPr="00690AF7" w:rsidRDefault="00B67D74" w:rsidP="00690AF7">
            <w:pPr>
              <w:shd w:val="clear" w:color="auto" w:fill="FFFFFF"/>
              <w:jc w:val="both"/>
              <w:rPr>
                <w:sz w:val="20"/>
                <w:szCs w:val="20"/>
              </w:rPr>
            </w:pPr>
            <w:r w:rsidRPr="00690AF7">
              <w:rPr>
                <w:sz w:val="20"/>
                <w:szCs w:val="20"/>
              </w:rPr>
              <w:t>Работа с Интернет-ресурсами</w:t>
            </w:r>
          </w:p>
          <w:p w:rsidR="00B67D74" w:rsidRPr="005A1131" w:rsidRDefault="00B67D74" w:rsidP="00690AF7">
            <w:pPr>
              <w:pStyle w:val="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B67D74" w:rsidRPr="002D0F2F" w:rsidTr="008E765E">
        <w:tc>
          <w:tcPr>
            <w:tcW w:w="426" w:type="dxa"/>
          </w:tcPr>
          <w:p w:rsidR="00B67D74" w:rsidRPr="002D0F2F" w:rsidRDefault="00B67D74" w:rsidP="008E765E">
            <w:pPr>
              <w:pStyle w:val="ListParagraph"/>
              <w:ind w:left="0"/>
            </w:pPr>
            <w:r>
              <w:t>6.</w:t>
            </w:r>
          </w:p>
        </w:tc>
        <w:tc>
          <w:tcPr>
            <w:tcW w:w="2765" w:type="dxa"/>
          </w:tcPr>
          <w:p w:rsidR="00B67D74" w:rsidRPr="00773DBC" w:rsidRDefault="00B67D74" w:rsidP="00690AF7">
            <w:pPr>
              <w:jc w:val="both"/>
            </w:pPr>
            <w:r w:rsidRPr="009D4BA5">
              <w:t>Основные направления и этапы развития социального государства в современной России</w:t>
            </w:r>
          </w:p>
        </w:tc>
        <w:tc>
          <w:tcPr>
            <w:tcW w:w="6170" w:type="dxa"/>
          </w:tcPr>
          <w:p w:rsidR="00B67D74" w:rsidRPr="009C1024" w:rsidRDefault="00B67D74"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B67D74" w:rsidRPr="002D0F2F" w:rsidTr="008E765E">
        <w:tc>
          <w:tcPr>
            <w:tcW w:w="426" w:type="dxa"/>
          </w:tcPr>
          <w:p w:rsidR="00B67D74" w:rsidRPr="002D0F2F" w:rsidRDefault="00B67D74" w:rsidP="008E765E">
            <w:pPr>
              <w:pStyle w:val="ListParagraph"/>
              <w:ind w:left="0"/>
            </w:pPr>
            <w:r>
              <w:t>7.</w:t>
            </w:r>
          </w:p>
        </w:tc>
        <w:tc>
          <w:tcPr>
            <w:tcW w:w="2765" w:type="dxa"/>
          </w:tcPr>
          <w:p w:rsidR="00B67D74" w:rsidRPr="00773DBC" w:rsidRDefault="00B67D74" w:rsidP="00690AF7">
            <w:pPr>
              <w:jc w:val="both"/>
            </w:pPr>
            <w:r w:rsidRPr="009D4BA5">
              <w:t>Понятие и сущность социальной политики</w:t>
            </w:r>
          </w:p>
        </w:tc>
        <w:tc>
          <w:tcPr>
            <w:tcW w:w="6170" w:type="dxa"/>
          </w:tcPr>
          <w:p w:rsidR="00B67D74" w:rsidRPr="00690AF7" w:rsidRDefault="00B67D74" w:rsidP="00690AF7">
            <w:pPr>
              <w:jc w:val="both"/>
            </w:pPr>
            <w:r>
              <w:t>Кризис социального государства</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B67D74" w:rsidRPr="002D0F2F" w:rsidTr="008E765E">
        <w:tc>
          <w:tcPr>
            <w:tcW w:w="426" w:type="dxa"/>
          </w:tcPr>
          <w:p w:rsidR="00B67D74" w:rsidRPr="002D0F2F" w:rsidRDefault="00B67D74" w:rsidP="008E765E">
            <w:pPr>
              <w:pStyle w:val="ListParagraph"/>
              <w:ind w:left="0"/>
            </w:pPr>
            <w:r>
              <w:t>8.</w:t>
            </w:r>
          </w:p>
        </w:tc>
        <w:tc>
          <w:tcPr>
            <w:tcW w:w="2765" w:type="dxa"/>
          </w:tcPr>
          <w:p w:rsidR="00B67D74" w:rsidRPr="00773DBC" w:rsidRDefault="00B67D74" w:rsidP="00690AF7">
            <w:pPr>
              <w:jc w:val="both"/>
            </w:pPr>
            <w:r w:rsidRPr="009D4BA5">
              <w:t>Корпоративная социальная политика в социальном государстве</w:t>
            </w:r>
          </w:p>
        </w:tc>
        <w:tc>
          <w:tcPr>
            <w:tcW w:w="6170" w:type="dxa"/>
          </w:tcPr>
          <w:p w:rsidR="00B67D74" w:rsidRDefault="00B67D74" w:rsidP="00690AF7">
            <w:pPr>
              <w:pStyle w:val="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B67D74" w:rsidRPr="002D0F2F" w:rsidTr="008E765E">
        <w:tc>
          <w:tcPr>
            <w:tcW w:w="426" w:type="dxa"/>
          </w:tcPr>
          <w:p w:rsidR="00B67D74" w:rsidRPr="002D0F2F" w:rsidRDefault="00B67D74" w:rsidP="008E765E">
            <w:pPr>
              <w:pStyle w:val="ListParagraph"/>
              <w:ind w:left="0"/>
            </w:pPr>
            <w:r>
              <w:t>9.</w:t>
            </w:r>
          </w:p>
        </w:tc>
        <w:tc>
          <w:tcPr>
            <w:tcW w:w="2765" w:type="dxa"/>
          </w:tcPr>
          <w:p w:rsidR="00B67D74" w:rsidRPr="00773DBC" w:rsidRDefault="00B67D74" w:rsidP="00690AF7">
            <w:pPr>
              <w:jc w:val="both"/>
            </w:pPr>
            <w:r>
              <w:t>Социальная политика в различных сферах жизнедеятельности</w:t>
            </w:r>
          </w:p>
        </w:tc>
        <w:tc>
          <w:tcPr>
            <w:tcW w:w="6170" w:type="dxa"/>
          </w:tcPr>
          <w:p w:rsidR="00B67D74" w:rsidRDefault="00B67D74" w:rsidP="00690AF7">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Раскрыть любую по выбору сферу социальной политики</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B67D74" w:rsidRPr="00895865" w:rsidRDefault="00B67D74" w:rsidP="00895865">
      <w:pPr>
        <w:jc w:val="both"/>
        <w:rPr>
          <w:b/>
          <w:i/>
        </w:rPr>
      </w:pPr>
    </w:p>
    <w:p w:rsidR="00B67D74" w:rsidRPr="00773DBC" w:rsidRDefault="00B67D74" w:rsidP="007138DF">
      <w:pPr>
        <w:pStyle w:val="ListParagraph"/>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67D74" w:rsidRPr="003E213F" w:rsidRDefault="00B67D74" w:rsidP="002C7721">
      <w:pPr>
        <w:pStyle w:val="ListParagraph"/>
        <w:tabs>
          <w:tab w:val="left" w:pos="1701"/>
        </w:tabs>
        <w:ind w:left="567"/>
        <w:rPr>
          <w:b/>
          <w:i/>
        </w:rPr>
      </w:pPr>
    </w:p>
    <w:p w:rsidR="00B67D74" w:rsidRPr="00381AB5" w:rsidRDefault="00B67D74" w:rsidP="00381AB5">
      <w:pPr>
        <w:ind w:firstLine="708"/>
        <w:jc w:val="both"/>
      </w:pPr>
      <w:r>
        <w:t>1</w:t>
      </w:r>
      <w:r w:rsidRPr="00381AB5">
        <w:t>.Основы социального государства: учебник для вузов. Гриценко Н.Н., Волгин Н.А. и др. – М.: Издательский дом «АТИСО», 2012. – 464 с. (в библиотеке ГГУ)</w:t>
      </w:r>
    </w:p>
    <w:p w:rsidR="00B67D74" w:rsidRPr="00381AB5" w:rsidRDefault="00B67D74" w:rsidP="00381AB5">
      <w:pPr>
        <w:ind w:firstLine="708"/>
        <w:jc w:val="both"/>
      </w:pPr>
      <w:r>
        <w:rPr>
          <w:sz w:val="28"/>
          <w:szCs w:val="28"/>
        </w:rPr>
        <w:t>2</w:t>
      </w:r>
      <w:r w:rsidRPr="00381AB5">
        <w:rPr>
          <w:sz w:val="28"/>
          <w:szCs w:val="28"/>
        </w:rPr>
        <w:t>.</w:t>
      </w:r>
      <w:r w:rsidRPr="00381AB5">
        <w:t>Конституционное право России: учебник для бакалавров. В.Г. Стрекозов. – М.: Издательство Юрайт, 2014. 316 с.(в библиотеке ГГУ)</w:t>
      </w:r>
    </w:p>
    <w:p w:rsidR="00B67D74" w:rsidRPr="00381AB5" w:rsidRDefault="00B67D74" w:rsidP="00381AB5">
      <w:pPr>
        <w:ind w:firstLine="708"/>
        <w:jc w:val="both"/>
      </w:pPr>
      <w:r>
        <w:t>3</w:t>
      </w:r>
      <w:r w:rsidRPr="00381AB5">
        <w:t>.Шарков Ф.И. Основы социального государства [Электронный ресурс]: учебник для бакалавров/ Шарков Ф.И.— Электрон.текстовые данные.— М.: Дашков и К, 2016.— 304 c.— Режим доступа: http://www.iprbookshop.ru/10949.— ЭБС «IPRbooks», по паролю</w:t>
      </w:r>
    </w:p>
    <w:p w:rsidR="00B67D74" w:rsidRDefault="00B67D74" w:rsidP="00381AB5">
      <w:pPr>
        <w:ind w:firstLine="360"/>
        <w:jc w:val="both"/>
      </w:pPr>
      <w:r>
        <w:t xml:space="preserve">     4</w:t>
      </w:r>
      <w:r w:rsidRPr="00381AB5">
        <w:t>.Экономические основы социальной работы [Электронный ресурс]: учебник для бакалавров/ И.Н. Маяцкая [и др.].— Электрон.текстовые данные.— М.: Дашков и К, 2014.— 264 c.— Режим доступа: http://www.iprbookshop.ru/24849.— ЭБС «IPRbooks», по паролю</w:t>
      </w:r>
      <w:r>
        <w:t>.</w:t>
      </w:r>
    </w:p>
    <w:p w:rsidR="00B67D74" w:rsidRPr="00917769" w:rsidRDefault="00B67D74" w:rsidP="00917769">
      <w:pPr>
        <w:widowControl/>
        <w:shd w:val="clear" w:color="auto" w:fill="FFFFFF"/>
        <w:autoSpaceDE/>
        <w:autoSpaceDN/>
        <w:adjustRightInd/>
        <w:ind w:left="284"/>
        <w:rPr>
          <w:rFonts w:ascii="yandex-sans" w:hAnsi="yandex-sans"/>
          <w:color w:val="000000"/>
          <w:sz w:val="23"/>
          <w:szCs w:val="23"/>
        </w:rPr>
      </w:pPr>
    </w:p>
    <w:p w:rsidR="00B67D74" w:rsidRPr="007138DF" w:rsidRDefault="00B67D74" w:rsidP="007138DF">
      <w:pPr>
        <w:pStyle w:val="ListParagraph"/>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B67D74" w:rsidRPr="00DC11F5" w:rsidRDefault="00B67D74" w:rsidP="007138DF">
      <w:pPr>
        <w:ind w:left="720"/>
        <w:jc w:val="both"/>
      </w:pPr>
      <w:r>
        <w:t xml:space="preserve">Предусмотрены </w:t>
      </w:r>
      <w:r w:rsidRPr="00DC11F5">
        <w:t>следующие виды контроля качества освоения конкретной дисциплины:</w:t>
      </w:r>
    </w:p>
    <w:p w:rsidR="00B67D74" w:rsidRPr="00DC11F5" w:rsidRDefault="00B67D74" w:rsidP="007138DF">
      <w:pPr>
        <w:ind w:left="720"/>
        <w:jc w:val="both"/>
      </w:pPr>
      <w:r w:rsidRPr="00DC11F5">
        <w:t>- текущий контроль успеваемости</w:t>
      </w:r>
    </w:p>
    <w:p w:rsidR="00B67D74" w:rsidRPr="00DC11F5" w:rsidRDefault="00B67D74" w:rsidP="007138DF">
      <w:pPr>
        <w:ind w:left="720"/>
        <w:jc w:val="both"/>
      </w:pPr>
      <w:r w:rsidRPr="00DC11F5">
        <w:t>- промежуточная аттестация обучающихся по дисциплине</w:t>
      </w:r>
    </w:p>
    <w:p w:rsidR="00B67D74" w:rsidRPr="00DC11F5" w:rsidRDefault="00B67D74"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67D74" w:rsidRPr="00DC11F5" w:rsidRDefault="00B67D74" w:rsidP="007138DF">
      <w:pPr>
        <w:jc w:val="both"/>
      </w:pPr>
      <w:r w:rsidRPr="00DC11F5">
        <w:tab/>
        <w:t>Текущий контроль успеваемости обеспечивает оценивание хода освоения дисциплины в процессе обучения.</w:t>
      </w:r>
    </w:p>
    <w:p w:rsidR="00B67D74" w:rsidRPr="007138DF" w:rsidRDefault="00B67D74" w:rsidP="007138DF">
      <w:pPr>
        <w:jc w:val="both"/>
      </w:pPr>
      <w:r>
        <w:t>.</w:t>
      </w:r>
    </w:p>
    <w:p w:rsidR="00B67D74" w:rsidRPr="00773DBC" w:rsidRDefault="00B67D74" w:rsidP="00C37266">
      <w:pPr>
        <w:pStyle w:val="ListParagraph"/>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796"/>
        <w:gridCol w:w="1740"/>
        <w:gridCol w:w="4356"/>
      </w:tblGrid>
      <w:tr w:rsidR="00B67D74" w:rsidRPr="00276EE3" w:rsidTr="00F37285">
        <w:tc>
          <w:tcPr>
            <w:tcW w:w="464" w:type="dxa"/>
          </w:tcPr>
          <w:p w:rsidR="00B67D74" w:rsidRPr="00F37285" w:rsidRDefault="00B67D74" w:rsidP="00F37285">
            <w:pPr>
              <w:pStyle w:val="ListParagraph"/>
              <w:ind w:left="0"/>
              <w:jc w:val="center"/>
              <w:rPr>
                <w:b/>
                <w:sz w:val="22"/>
                <w:szCs w:val="22"/>
              </w:rPr>
            </w:pPr>
            <w:r w:rsidRPr="00F37285">
              <w:rPr>
                <w:b/>
                <w:sz w:val="22"/>
                <w:szCs w:val="22"/>
              </w:rPr>
              <w:t>№ п/п</w:t>
            </w:r>
          </w:p>
        </w:tc>
        <w:tc>
          <w:tcPr>
            <w:tcW w:w="2796" w:type="dxa"/>
          </w:tcPr>
          <w:p w:rsidR="00B67D74" w:rsidRPr="00F37285" w:rsidRDefault="00B67D74" w:rsidP="00F37285">
            <w:pPr>
              <w:pStyle w:val="ListParagraph"/>
              <w:ind w:left="0"/>
              <w:jc w:val="center"/>
              <w:rPr>
                <w:b/>
                <w:sz w:val="22"/>
                <w:szCs w:val="22"/>
              </w:rPr>
            </w:pPr>
            <w:r w:rsidRPr="00F37285">
              <w:rPr>
                <w:b/>
                <w:sz w:val="22"/>
                <w:szCs w:val="22"/>
              </w:rPr>
              <w:t>Контролируемые разделы (темы)</w:t>
            </w:r>
          </w:p>
        </w:tc>
        <w:tc>
          <w:tcPr>
            <w:tcW w:w="1740" w:type="dxa"/>
          </w:tcPr>
          <w:p w:rsidR="00B67D74" w:rsidRPr="00F37285" w:rsidRDefault="00B67D74" w:rsidP="00F37285">
            <w:pPr>
              <w:pStyle w:val="ListParagraph"/>
              <w:ind w:left="0"/>
              <w:jc w:val="center"/>
              <w:rPr>
                <w:b/>
                <w:sz w:val="22"/>
                <w:szCs w:val="22"/>
              </w:rPr>
            </w:pPr>
            <w:r w:rsidRPr="00F37285">
              <w:rPr>
                <w:b/>
                <w:sz w:val="22"/>
                <w:szCs w:val="22"/>
              </w:rPr>
              <w:t>Код контролиру-емой компетенции</w:t>
            </w:r>
          </w:p>
        </w:tc>
        <w:tc>
          <w:tcPr>
            <w:tcW w:w="4356" w:type="dxa"/>
          </w:tcPr>
          <w:p w:rsidR="00B67D74" w:rsidRPr="00F37285" w:rsidRDefault="00B67D74" w:rsidP="00F37285">
            <w:pPr>
              <w:pStyle w:val="ListParagraph"/>
              <w:ind w:left="0"/>
              <w:rPr>
                <w:b/>
                <w:sz w:val="22"/>
                <w:szCs w:val="22"/>
              </w:rPr>
            </w:pPr>
            <w:r w:rsidRPr="00F37285">
              <w:rPr>
                <w:b/>
                <w:sz w:val="22"/>
                <w:szCs w:val="22"/>
              </w:rPr>
              <w:t xml:space="preserve"> Наименование оценочного средства</w:t>
            </w:r>
          </w:p>
        </w:tc>
      </w:tr>
      <w:tr w:rsidR="00B67D74" w:rsidRPr="00276EE3" w:rsidTr="00F37285">
        <w:tc>
          <w:tcPr>
            <w:tcW w:w="464" w:type="dxa"/>
          </w:tcPr>
          <w:p w:rsidR="00B67D74" w:rsidRPr="00F37285" w:rsidRDefault="00B67D74" w:rsidP="00F37285">
            <w:pPr>
              <w:pStyle w:val="ListParagraph"/>
              <w:numPr>
                <w:ilvl w:val="0"/>
                <w:numId w:val="6"/>
              </w:numPr>
              <w:ind w:right="305"/>
              <w:rPr>
                <w:sz w:val="22"/>
                <w:szCs w:val="22"/>
              </w:rPr>
            </w:pPr>
          </w:p>
        </w:tc>
        <w:tc>
          <w:tcPr>
            <w:tcW w:w="2796" w:type="dxa"/>
          </w:tcPr>
          <w:p w:rsidR="00B67D74" w:rsidRPr="00F37285" w:rsidRDefault="00B67D74" w:rsidP="00F37285">
            <w:pPr>
              <w:pStyle w:val="1"/>
              <w:spacing w:after="0" w:line="240" w:lineRule="auto"/>
              <w:ind w:left="0"/>
              <w:jc w:val="both"/>
              <w:rPr>
                <w:rFonts w:ascii="Times New Roman" w:hAnsi="Times New Roman"/>
                <w:color w:val="000000"/>
                <w:spacing w:val="2"/>
              </w:rPr>
            </w:pPr>
            <w:r w:rsidRPr="00F37285">
              <w:rPr>
                <w:rFonts w:ascii="Times New Roman" w:hAnsi="Times New Roman"/>
              </w:rPr>
              <w:t>Понятие и сущность государства</w:t>
            </w:r>
          </w:p>
        </w:tc>
        <w:tc>
          <w:tcPr>
            <w:tcW w:w="1740" w:type="dxa"/>
          </w:tcPr>
          <w:p w:rsidR="00B67D74" w:rsidRPr="00F37285" w:rsidRDefault="00B67D74" w:rsidP="00F37285">
            <w:pPr>
              <w:jc w:val="center"/>
              <w:rPr>
                <w:sz w:val="22"/>
                <w:szCs w:val="22"/>
              </w:rPr>
            </w:pPr>
            <w:r w:rsidRPr="00F37285">
              <w:rPr>
                <w:sz w:val="22"/>
                <w:szCs w:val="22"/>
              </w:rPr>
              <w:t>ОПК-3</w:t>
            </w:r>
          </w:p>
        </w:tc>
        <w:tc>
          <w:tcPr>
            <w:tcW w:w="4356" w:type="dxa"/>
          </w:tcPr>
          <w:p w:rsidR="00B67D74" w:rsidRPr="00F37285" w:rsidRDefault="00B67D74" w:rsidP="00F37285">
            <w:pPr>
              <w:pStyle w:val="ListParagraph"/>
              <w:ind w:left="0"/>
              <w:jc w:val="both"/>
              <w:rPr>
                <w:sz w:val="22"/>
                <w:szCs w:val="22"/>
              </w:rPr>
            </w:pPr>
            <w:r w:rsidRPr="00F37285">
              <w:rPr>
                <w:sz w:val="22"/>
                <w:szCs w:val="22"/>
              </w:rPr>
              <w:t>Вопросы к практическому занятию, проблемно-аналитическое задание, информационный проект</w:t>
            </w:r>
          </w:p>
        </w:tc>
      </w:tr>
      <w:tr w:rsidR="00B67D74" w:rsidRPr="00276EE3" w:rsidTr="00F37285">
        <w:tc>
          <w:tcPr>
            <w:tcW w:w="464" w:type="dxa"/>
          </w:tcPr>
          <w:p w:rsidR="00B67D74" w:rsidRPr="00F37285" w:rsidRDefault="00B67D74" w:rsidP="00F37285">
            <w:pPr>
              <w:pStyle w:val="ListParagraph"/>
              <w:numPr>
                <w:ilvl w:val="0"/>
                <w:numId w:val="6"/>
              </w:numPr>
              <w:ind w:right="305"/>
              <w:rPr>
                <w:sz w:val="22"/>
                <w:szCs w:val="22"/>
              </w:rPr>
            </w:pPr>
          </w:p>
        </w:tc>
        <w:tc>
          <w:tcPr>
            <w:tcW w:w="2796" w:type="dxa"/>
          </w:tcPr>
          <w:p w:rsidR="00B67D74" w:rsidRPr="00F37285" w:rsidRDefault="00B67D74" w:rsidP="00F37285">
            <w:pPr>
              <w:jc w:val="both"/>
              <w:rPr>
                <w:sz w:val="22"/>
                <w:szCs w:val="22"/>
              </w:rPr>
            </w:pPr>
            <w:r w:rsidRPr="00F37285">
              <w:rPr>
                <w:sz w:val="22"/>
                <w:szCs w:val="22"/>
              </w:rPr>
              <w:t>Право как инструмент регулирования общественных отношений</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ListParagraph"/>
              <w:ind w:left="0"/>
              <w:jc w:val="both"/>
              <w:rPr>
                <w:sz w:val="22"/>
                <w:szCs w:val="22"/>
              </w:rPr>
            </w:pPr>
            <w:r w:rsidRPr="00F37285">
              <w:rPr>
                <w:sz w:val="22"/>
                <w:szCs w:val="22"/>
              </w:rPr>
              <w:t>Вопросы к практическому занятию, проблемно-аналитическое задание, задание к диспуту, тестирование</w:t>
            </w:r>
          </w:p>
        </w:tc>
      </w:tr>
      <w:tr w:rsidR="00B67D74" w:rsidRPr="00276EE3" w:rsidTr="00F37285">
        <w:tc>
          <w:tcPr>
            <w:tcW w:w="464" w:type="dxa"/>
          </w:tcPr>
          <w:p w:rsidR="00B67D74" w:rsidRPr="00F37285" w:rsidRDefault="00B67D74" w:rsidP="00F37285">
            <w:pPr>
              <w:pStyle w:val="ListParagraph"/>
              <w:numPr>
                <w:ilvl w:val="0"/>
                <w:numId w:val="6"/>
              </w:numPr>
              <w:ind w:right="305"/>
              <w:rPr>
                <w:sz w:val="22"/>
                <w:szCs w:val="22"/>
              </w:rPr>
            </w:pPr>
          </w:p>
        </w:tc>
        <w:tc>
          <w:tcPr>
            <w:tcW w:w="2796" w:type="dxa"/>
          </w:tcPr>
          <w:p w:rsidR="00B67D74" w:rsidRPr="00F37285" w:rsidRDefault="00B67D74" w:rsidP="00F37285">
            <w:pPr>
              <w:jc w:val="both"/>
              <w:rPr>
                <w:sz w:val="22"/>
                <w:szCs w:val="22"/>
              </w:rPr>
            </w:pPr>
            <w:r w:rsidRPr="00F37285">
              <w:rPr>
                <w:sz w:val="22"/>
                <w:szCs w:val="22"/>
              </w:rPr>
              <w:t>Концепции социального государства и его индикаторы</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ListParagraph"/>
              <w:ind w:left="0"/>
              <w:jc w:val="both"/>
              <w:rPr>
                <w:sz w:val="22"/>
                <w:szCs w:val="22"/>
              </w:rPr>
            </w:pPr>
            <w:r w:rsidRPr="00F37285">
              <w:rPr>
                <w:sz w:val="22"/>
                <w:szCs w:val="22"/>
              </w:rPr>
              <w:t>Вопросы к практическому занятию, проблемно-аналитическое задание, задание к диспуту, темы   проектов</w:t>
            </w:r>
          </w:p>
        </w:tc>
      </w:tr>
      <w:tr w:rsidR="00B67D74" w:rsidRPr="00276EE3" w:rsidTr="00F37285">
        <w:tc>
          <w:tcPr>
            <w:tcW w:w="464" w:type="dxa"/>
          </w:tcPr>
          <w:p w:rsidR="00B67D74" w:rsidRPr="00F37285" w:rsidRDefault="00B67D74" w:rsidP="00F37285">
            <w:pPr>
              <w:pStyle w:val="ListParagraph"/>
              <w:numPr>
                <w:ilvl w:val="0"/>
                <w:numId w:val="6"/>
              </w:numPr>
              <w:ind w:right="305"/>
              <w:rPr>
                <w:sz w:val="22"/>
                <w:szCs w:val="22"/>
              </w:rPr>
            </w:pPr>
          </w:p>
        </w:tc>
        <w:tc>
          <w:tcPr>
            <w:tcW w:w="2796" w:type="dxa"/>
          </w:tcPr>
          <w:p w:rsidR="00B67D74" w:rsidRPr="00F37285" w:rsidRDefault="00B67D74" w:rsidP="00F37285">
            <w:pPr>
              <w:jc w:val="both"/>
              <w:rPr>
                <w:sz w:val="22"/>
                <w:szCs w:val="22"/>
              </w:rPr>
            </w:pPr>
            <w:r w:rsidRPr="00F37285">
              <w:rPr>
                <w:sz w:val="22"/>
                <w:szCs w:val="22"/>
              </w:rPr>
              <w:t>Признаки и модели социального государства</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ListParagraph"/>
              <w:ind w:left="0"/>
              <w:jc w:val="both"/>
              <w:rPr>
                <w:sz w:val="22"/>
                <w:szCs w:val="22"/>
              </w:rPr>
            </w:pPr>
            <w:r w:rsidRPr="00F37285">
              <w:rPr>
                <w:sz w:val="22"/>
                <w:szCs w:val="22"/>
              </w:rPr>
              <w:t>Вопросы к практическому занятию, проблемно-аналитическое задание, темы  проектов, ситуационные задачи</w:t>
            </w:r>
          </w:p>
        </w:tc>
      </w:tr>
      <w:tr w:rsidR="00B67D74" w:rsidRPr="00276EE3" w:rsidTr="00F37285">
        <w:tc>
          <w:tcPr>
            <w:tcW w:w="464" w:type="dxa"/>
          </w:tcPr>
          <w:p w:rsidR="00B67D74" w:rsidRPr="00F37285" w:rsidRDefault="00B67D74" w:rsidP="00F37285">
            <w:pPr>
              <w:pStyle w:val="ListParagraph"/>
              <w:numPr>
                <w:ilvl w:val="0"/>
                <w:numId w:val="6"/>
              </w:numPr>
              <w:ind w:right="305"/>
              <w:rPr>
                <w:sz w:val="22"/>
                <w:szCs w:val="22"/>
              </w:rPr>
            </w:pPr>
          </w:p>
        </w:tc>
        <w:tc>
          <w:tcPr>
            <w:tcW w:w="2796" w:type="dxa"/>
          </w:tcPr>
          <w:p w:rsidR="00B67D74" w:rsidRPr="00F37285" w:rsidRDefault="00B67D74" w:rsidP="00F37285">
            <w:pPr>
              <w:jc w:val="both"/>
              <w:rPr>
                <w:sz w:val="22"/>
                <w:szCs w:val="22"/>
              </w:rPr>
            </w:pPr>
            <w:r w:rsidRPr="00F37285">
              <w:rPr>
                <w:sz w:val="22"/>
                <w:szCs w:val="22"/>
              </w:rPr>
              <w:t>Социальное государство в СССР</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ListParagraph"/>
              <w:ind w:left="0"/>
              <w:jc w:val="both"/>
              <w:rPr>
                <w:sz w:val="22"/>
                <w:szCs w:val="22"/>
              </w:rPr>
            </w:pPr>
            <w:r w:rsidRPr="00F37285">
              <w:rPr>
                <w:sz w:val="22"/>
                <w:szCs w:val="22"/>
              </w:rPr>
              <w:t>Вопросы к практическому занятию, подготовка к ролевой игре,  темы проектов, решение ситуационных задач</w:t>
            </w:r>
          </w:p>
        </w:tc>
      </w:tr>
      <w:tr w:rsidR="00B67D74" w:rsidRPr="00276EE3" w:rsidTr="00F37285">
        <w:tc>
          <w:tcPr>
            <w:tcW w:w="464" w:type="dxa"/>
          </w:tcPr>
          <w:p w:rsidR="00B67D74" w:rsidRPr="00F37285" w:rsidRDefault="00B67D74" w:rsidP="00F37285">
            <w:pPr>
              <w:pStyle w:val="ListParagraph"/>
              <w:numPr>
                <w:ilvl w:val="0"/>
                <w:numId w:val="6"/>
              </w:numPr>
              <w:ind w:right="305"/>
              <w:rPr>
                <w:sz w:val="22"/>
                <w:szCs w:val="22"/>
              </w:rPr>
            </w:pPr>
          </w:p>
        </w:tc>
        <w:tc>
          <w:tcPr>
            <w:tcW w:w="2796" w:type="dxa"/>
          </w:tcPr>
          <w:p w:rsidR="00B67D74" w:rsidRPr="00F37285" w:rsidRDefault="00B67D74" w:rsidP="00F37285">
            <w:pPr>
              <w:jc w:val="both"/>
              <w:rPr>
                <w:sz w:val="22"/>
                <w:szCs w:val="22"/>
              </w:rPr>
            </w:pPr>
            <w:r w:rsidRPr="00F37285">
              <w:rPr>
                <w:sz w:val="22"/>
                <w:szCs w:val="22"/>
              </w:rPr>
              <w:t>Основные направления и этапы развития социального государства в современной России</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ListParagraph"/>
              <w:ind w:left="0"/>
              <w:jc w:val="both"/>
              <w:rPr>
                <w:sz w:val="22"/>
                <w:szCs w:val="22"/>
              </w:rPr>
            </w:pPr>
            <w:r w:rsidRPr="00F37285">
              <w:rPr>
                <w:sz w:val="22"/>
                <w:szCs w:val="22"/>
              </w:rPr>
              <w:t>Вопросы к практическому занятию, ситуационные задачи, проблемно-аналитические задания</w:t>
            </w:r>
          </w:p>
        </w:tc>
      </w:tr>
      <w:tr w:rsidR="00B67D74" w:rsidRPr="00276EE3" w:rsidTr="00F37285">
        <w:tc>
          <w:tcPr>
            <w:tcW w:w="464" w:type="dxa"/>
          </w:tcPr>
          <w:p w:rsidR="00B67D74" w:rsidRPr="00F37285" w:rsidRDefault="00B67D74" w:rsidP="00F37285">
            <w:pPr>
              <w:pStyle w:val="ListParagraph"/>
              <w:numPr>
                <w:ilvl w:val="0"/>
                <w:numId w:val="6"/>
              </w:numPr>
              <w:ind w:right="305"/>
              <w:rPr>
                <w:sz w:val="22"/>
                <w:szCs w:val="22"/>
              </w:rPr>
            </w:pPr>
          </w:p>
        </w:tc>
        <w:tc>
          <w:tcPr>
            <w:tcW w:w="2796" w:type="dxa"/>
          </w:tcPr>
          <w:p w:rsidR="00B67D74" w:rsidRPr="00F37285" w:rsidRDefault="00B67D74" w:rsidP="00F37285">
            <w:pPr>
              <w:jc w:val="both"/>
              <w:rPr>
                <w:sz w:val="22"/>
                <w:szCs w:val="22"/>
              </w:rPr>
            </w:pPr>
            <w:r w:rsidRPr="00F37285">
              <w:rPr>
                <w:sz w:val="22"/>
                <w:szCs w:val="22"/>
              </w:rPr>
              <w:t>Понятие и сущность социальной политики</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ListParagraph"/>
              <w:ind w:left="0"/>
              <w:jc w:val="both"/>
              <w:rPr>
                <w:sz w:val="22"/>
                <w:szCs w:val="22"/>
              </w:rPr>
            </w:pPr>
            <w:r w:rsidRPr="00F37285">
              <w:rPr>
                <w:sz w:val="22"/>
                <w:szCs w:val="22"/>
              </w:rPr>
              <w:t>Вопросы к практическому занятию, проблемно-аналитическое задание, темы  проектов, ситуационные задачи</w:t>
            </w:r>
          </w:p>
        </w:tc>
      </w:tr>
      <w:tr w:rsidR="00B67D74" w:rsidRPr="00276EE3" w:rsidTr="00F37285">
        <w:tc>
          <w:tcPr>
            <w:tcW w:w="464" w:type="dxa"/>
          </w:tcPr>
          <w:p w:rsidR="00B67D74" w:rsidRPr="00F37285" w:rsidRDefault="00B67D74" w:rsidP="00F37285">
            <w:pPr>
              <w:pStyle w:val="ListParagraph"/>
              <w:numPr>
                <w:ilvl w:val="0"/>
                <w:numId w:val="6"/>
              </w:numPr>
              <w:ind w:right="305"/>
              <w:rPr>
                <w:sz w:val="22"/>
                <w:szCs w:val="22"/>
              </w:rPr>
            </w:pPr>
          </w:p>
        </w:tc>
        <w:tc>
          <w:tcPr>
            <w:tcW w:w="2796" w:type="dxa"/>
          </w:tcPr>
          <w:p w:rsidR="00B67D74" w:rsidRPr="00F37285" w:rsidRDefault="00B67D74" w:rsidP="00F37285">
            <w:pPr>
              <w:jc w:val="both"/>
              <w:rPr>
                <w:sz w:val="22"/>
                <w:szCs w:val="22"/>
              </w:rPr>
            </w:pPr>
            <w:r w:rsidRPr="00F37285">
              <w:rPr>
                <w:sz w:val="22"/>
                <w:szCs w:val="22"/>
              </w:rPr>
              <w:t>Корпоративная социальная политика в социальном государстве</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ListParagraph"/>
              <w:ind w:left="0"/>
              <w:jc w:val="both"/>
              <w:rPr>
                <w:sz w:val="22"/>
                <w:szCs w:val="22"/>
              </w:rPr>
            </w:pPr>
            <w:r w:rsidRPr="00F37285">
              <w:rPr>
                <w:sz w:val="22"/>
                <w:szCs w:val="22"/>
              </w:rPr>
              <w:t>Вопросы к практическому занятию, темы  проектов, вопросы к контрольной работе, тестирование</w:t>
            </w:r>
          </w:p>
        </w:tc>
      </w:tr>
      <w:tr w:rsidR="00B67D74" w:rsidRPr="00276EE3" w:rsidTr="00F37285">
        <w:tc>
          <w:tcPr>
            <w:tcW w:w="464" w:type="dxa"/>
          </w:tcPr>
          <w:p w:rsidR="00B67D74" w:rsidRPr="00F37285" w:rsidRDefault="00B67D74" w:rsidP="00F37285">
            <w:pPr>
              <w:pStyle w:val="ListParagraph"/>
              <w:numPr>
                <w:ilvl w:val="0"/>
                <w:numId w:val="6"/>
              </w:numPr>
              <w:ind w:right="305"/>
              <w:rPr>
                <w:sz w:val="22"/>
                <w:szCs w:val="22"/>
              </w:rPr>
            </w:pPr>
          </w:p>
        </w:tc>
        <w:tc>
          <w:tcPr>
            <w:tcW w:w="2796" w:type="dxa"/>
          </w:tcPr>
          <w:p w:rsidR="00B67D74" w:rsidRPr="00F37285" w:rsidRDefault="00B67D74" w:rsidP="00F37285">
            <w:pPr>
              <w:jc w:val="both"/>
              <w:rPr>
                <w:sz w:val="22"/>
                <w:szCs w:val="22"/>
              </w:rPr>
            </w:pPr>
            <w:r w:rsidRPr="00F37285">
              <w:rPr>
                <w:sz w:val="22"/>
                <w:szCs w:val="22"/>
              </w:rPr>
              <w:t>Социальная политика в различных сферах жизнедеятельности</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ListParagraph"/>
              <w:ind w:left="0"/>
              <w:jc w:val="both"/>
              <w:rPr>
                <w:sz w:val="22"/>
                <w:szCs w:val="22"/>
              </w:rPr>
            </w:pPr>
            <w:r w:rsidRPr="00F37285">
              <w:rPr>
                <w:sz w:val="22"/>
                <w:szCs w:val="22"/>
              </w:rPr>
              <w:t>Вопросы к практическому занятию, проблемно-аналитическое задание,  ситуационные задачи, эссе</w:t>
            </w:r>
          </w:p>
        </w:tc>
      </w:tr>
    </w:tbl>
    <w:p w:rsidR="00B67D74" w:rsidRPr="00773DBC" w:rsidRDefault="00B67D74" w:rsidP="00414FBA">
      <w:pPr>
        <w:pStyle w:val="ListParagraph"/>
        <w:jc w:val="both"/>
      </w:pPr>
    </w:p>
    <w:p w:rsidR="00B67D74" w:rsidRPr="00773DBC" w:rsidRDefault="00B67D74" w:rsidP="00F50FCF">
      <w:pPr>
        <w:pStyle w:val="ListParagraph"/>
        <w:jc w:val="both"/>
        <w:rPr>
          <w:i/>
        </w:rPr>
      </w:pPr>
    </w:p>
    <w:p w:rsidR="00B67D74" w:rsidRPr="00DC11F5" w:rsidRDefault="00B67D74"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7D74" w:rsidRPr="00773DBC" w:rsidRDefault="00B67D74" w:rsidP="008E765E">
      <w:pPr>
        <w:pStyle w:val="ListParagraph"/>
        <w:spacing w:line="120" w:lineRule="auto"/>
        <w:jc w:val="both"/>
        <w:rPr>
          <w:i/>
          <w:u w:val="single"/>
        </w:rPr>
      </w:pPr>
    </w:p>
    <w:p w:rsidR="00B67D74" w:rsidRDefault="00B67D74" w:rsidP="006443D4">
      <w:pPr>
        <w:pStyle w:val="ListParagraph"/>
        <w:jc w:val="both"/>
        <w:rPr>
          <w:b/>
        </w:rPr>
      </w:pPr>
      <w:r>
        <w:rPr>
          <w:b/>
        </w:rPr>
        <w:t>Типовые вопросы к семинарам</w:t>
      </w:r>
    </w:p>
    <w:p w:rsidR="00B67D74" w:rsidRPr="00690AF7" w:rsidRDefault="00B67D74" w:rsidP="006443D4">
      <w:pPr>
        <w:pStyle w:val="ListParagraph"/>
        <w:jc w:val="both"/>
        <w:rPr>
          <w:i/>
        </w:rPr>
      </w:pPr>
      <w:r w:rsidRPr="00690AF7">
        <w:rPr>
          <w:i/>
        </w:rPr>
        <w:t>См. пункт 4.2.2</w:t>
      </w:r>
    </w:p>
    <w:p w:rsidR="00B67D74" w:rsidRDefault="00B67D74" w:rsidP="008E765E">
      <w:pPr>
        <w:pStyle w:val="ListParagraph"/>
        <w:spacing w:line="120" w:lineRule="auto"/>
        <w:jc w:val="both"/>
        <w:rPr>
          <w:b/>
        </w:rPr>
      </w:pPr>
    </w:p>
    <w:p w:rsidR="00B67D74" w:rsidRDefault="00B67D74" w:rsidP="006443D4">
      <w:pPr>
        <w:pStyle w:val="ListParagraph"/>
        <w:jc w:val="both"/>
        <w:rPr>
          <w:b/>
        </w:rPr>
      </w:pPr>
      <w:r>
        <w:rPr>
          <w:b/>
        </w:rPr>
        <w:t>Типовые проблемно-аналитические задания</w:t>
      </w:r>
    </w:p>
    <w:p w:rsidR="00B67D74" w:rsidRPr="009D4BA5" w:rsidRDefault="00B67D74"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B67D74" w:rsidRPr="009D4BA5" w:rsidRDefault="00B67D74"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B67D74" w:rsidRPr="009D4BA5" w:rsidRDefault="00B67D74"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B67D74" w:rsidRPr="009D4BA5" w:rsidRDefault="00B67D74" w:rsidP="000E66EC">
      <w:pPr>
        <w:jc w:val="both"/>
      </w:pPr>
      <w:r w:rsidRPr="009D4BA5">
        <w:tab/>
        <w:t>3.Что вы понимаете под социально-ориентированной экономикой?</w:t>
      </w:r>
    </w:p>
    <w:p w:rsidR="00B67D74" w:rsidRPr="009D4BA5" w:rsidRDefault="00B67D74" w:rsidP="000E66EC">
      <w:pPr>
        <w:jc w:val="both"/>
      </w:pPr>
      <w:r w:rsidRPr="009D4BA5">
        <w:tab/>
        <w:t>4.Что вы понимаете под социальной справедливостью?</w:t>
      </w:r>
    </w:p>
    <w:p w:rsidR="00B67D74" w:rsidRDefault="00B67D74" w:rsidP="006443D4">
      <w:pPr>
        <w:pStyle w:val="ListParagraph"/>
        <w:jc w:val="both"/>
        <w:rPr>
          <w:b/>
        </w:rPr>
      </w:pPr>
    </w:p>
    <w:p w:rsidR="00B67D74" w:rsidRPr="00EC2485" w:rsidRDefault="00B67D74" w:rsidP="00183A94">
      <w:pPr>
        <w:ind w:firstLine="708"/>
        <w:jc w:val="both"/>
      </w:pPr>
      <w:r>
        <w:t>2.</w:t>
      </w:r>
      <w:r w:rsidRPr="00EC2485">
        <w:t>Определить особенности бюджетно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руктуры расходов бюджета РФ и МО за 2013-2015 гг и на 2016 г</w:t>
      </w:r>
      <w:r w:rsidRPr="00EC2485">
        <w:t>. Акцент на социальные расходы. Материалы представить в в</w:t>
      </w:r>
      <w:r>
        <w:t>иде таблиц, графиков, диаграмм.</w:t>
      </w:r>
    </w:p>
    <w:p w:rsidR="00B67D74" w:rsidRPr="00AC5996" w:rsidRDefault="00B67D74" w:rsidP="006443D4">
      <w:pPr>
        <w:pStyle w:val="ListParagraph"/>
        <w:jc w:val="both"/>
        <w:rPr>
          <w:b/>
        </w:rPr>
      </w:pPr>
    </w:p>
    <w:p w:rsidR="00B67D74" w:rsidRDefault="00B67D74" w:rsidP="006443D4">
      <w:pPr>
        <w:pStyle w:val="ListParagraph"/>
        <w:jc w:val="both"/>
        <w:rPr>
          <w:b/>
        </w:rPr>
      </w:pPr>
      <w:r>
        <w:rPr>
          <w:b/>
        </w:rPr>
        <w:t>Типовые ситуационные задачи</w:t>
      </w:r>
    </w:p>
    <w:p w:rsidR="00B67D74" w:rsidRDefault="00B67D74" w:rsidP="006443D4">
      <w:pPr>
        <w:pStyle w:val="ListParagraph"/>
        <w:jc w:val="both"/>
        <w:rPr>
          <w:b/>
        </w:rPr>
      </w:pPr>
    </w:p>
    <w:p w:rsidR="00B67D74" w:rsidRPr="00AF6B05" w:rsidRDefault="00B67D74" w:rsidP="00183A94">
      <w:pPr>
        <w:jc w:val="both"/>
        <w:rPr>
          <w:b/>
        </w:rPr>
      </w:pPr>
      <w:r w:rsidRPr="00AF6B05">
        <w:rPr>
          <w:b/>
        </w:rPr>
        <w:t>Задача 1.</w:t>
      </w:r>
    </w:p>
    <w:p w:rsidR="00B67D74" w:rsidRPr="007C5D30" w:rsidRDefault="00B67D74" w:rsidP="00183A94">
      <w:pPr>
        <w:jc w:val="both"/>
      </w:pPr>
      <w:r w:rsidRPr="007C5D30">
        <w:t>К руководителю организации обратился председатель профкома вновь организованного профсоюза с требованиями:предоставить профкому помещение;обеспечить телефоном, компьютером, копировальнойтехникой;предоставлять ежегодно для детей членов вновь образованного профсоюза по тридцать путевок в летний детский лагерь;выделить для нужд профкома один из автомобилей, принадл</w:t>
      </w:r>
      <w:r>
        <w:t>е</w:t>
      </w:r>
      <w:r w:rsidRPr="007C5D30">
        <w:t>жащих организации;согласовывать с профсоюзом принятие локальных нормативных актов; дать ответ в письменном виде в течение десяти дней.</w:t>
      </w:r>
    </w:p>
    <w:p w:rsidR="00B67D74" w:rsidRPr="007C5D30" w:rsidRDefault="00B67D74"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B67D74" w:rsidRPr="00AF6B05" w:rsidRDefault="00B67D74" w:rsidP="00183A94">
      <w:pPr>
        <w:jc w:val="both"/>
        <w:rPr>
          <w:b/>
        </w:rPr>
      </w:pPr>
      <w:r w:rsidRPr="00AF6B05">
        <w:rPr>
          <w:b/>
        </w:rPr>
        <w:t>Задача 2.</w:t>
      </w:r>
    </w:p>
    <w:p w:rsidR="00B67D74" w:rsidRPr="007C5D30" w:rsidRDefault="00B67D74"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B67D74" w:rsidRPr="007C5D30" w:rsidRDefault="00B67D74" w:rsidP="00183A94">
      <w:pPr>
        <w:jc w:val="both"/>
      </w:pPr>
      <w:r w:rsidRPr="007C5D30">
        <w:t>изменениях и дополнениях.</w:t>
      </w:r>
    </w:p>
    <w:p w:rsidR="00B67D74" w:rsidRPr="007C5D30" w:rsidRDefault="00B67D74"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B67D74" w:rsidRPr="00AF6B05" w:rsidRDefault="00B67D74" w:rsidP="00183A94">
      <w:pPr>
        <w:jc w:val="both"/>
        <w:rPr>
          <w:b/>
        </w:rPr>
      </w:pPr>
      <w:r w:rsidRPr="00AF6B05">
        <w:rPr>
          <w:b/>
        </w:rPr>
        <w:t>Задача 3.</w:t>
      </w:r>
    </w:p>
    <w:p w:rsidR="00B67D74" w:rsidRPr="007C5D30" w:rsidRDefault="00B67D74"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странявшиеся только на членов профсоюза. В частности, указывалось, что увольнение по инициативе работодателя по п. 1 и 2 ст. 81 Трудового кодексаРФ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организации.Профсоюз,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 xml:space="preserve">тодателем именно длячленов профсоюза, поскольку они уплачивают </w:t>
      </w:r>
    </w:p>
    <w:p w:rsidR="00B67D74" w:rsidRPr="007C5D30" w:rsidRDefault="00B67D74"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B67D74" w:rsidRPr="007C5D30" w:rsidRDefault="00B67D74"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B67D74" w:rsidRDefault="00B67D74" w:rsidP="006443D4">
      <w:pPr>
        <w:pStyle w:val="ListParagraph"/>
        <w:jc w:val="both"/>
        <w:rPr>
          <w:b/>
        </w:rPr>
      </w:pPr>
    </w:p>
    <w:p w:rsidR="00B67D74" w:rsidRDefault="00B67D74" w:rsidP="006443D4">
      <w:pPr>
        <w:pStyle w:val="ListParagraph"/>
        <w:jc w:val="both"/>
        <w:rPr>
          <w:b/>
        </w:rPr>
      </w:pPr>
      <w:r>
        <w:rPr>
          <w:b/>
        </w:rPr>
        <w:t>Темы исследовательских, информационных, творческих проектов</w:t>
      </w:r>
    </w:p>
    <w:p w:rsidR="00B67D74" w:rsidRDefault="00B67D74" w:rsidP="006443D4">
      <w:pPr>
        <w:ind w:firstLine="709"/>
        <w:jc w:val="both"/>
        <w:rPr>
          <w:i/>
        </w:rPr>
      </w:pPr>
    </w:p>
    <w:p w:rsidR="00B67D74" w:rsidRPr="00690AF7" w:rsidRDefault="00B67D74" w:rsidP="00183A94">
      <w:pPr>
        <w:jc w:val="both"/>
      </w:pPr>
      <w:r w:rsidRPr="00241793">
        <w:t>Написать эссе по теме: «</w:t>
      </w:r>
      <w:r>
        <w:t>Кризис социального государства</w:t>
      </w:r>
      <w:r w:rsidRPr="00241793">
        <w:t>»</w:t>
      </w:r>
    </w:p>
    <w:p w:rsidR="00B67D74" w:rsidRPr="00690AF7" w:rsidRDefault="00B67D74" w:rsidP="00183A94">
      <w:pPr>
        <w:jc w:val="both"/>
        <w:rPr>
          <w:i/>
        </w:rPr>
      </w:pPr>
      <w:r w:rsidRPr="00FA073C">
        <w:rPr>
          <w:i/>
        </w:rPr>
        <w:t>Исследовательский проект</w:t>
      </w:r>
      <w:r>
        <w:rPr>
          <w:i/>
        </w:rPr>
        <w:t xml:space="preserve"> по темам:</w:t>
      </w:r>
    </w:p>
    <w:p w:rsidR="00B67D74" w:rsidRDefault="00B67D74" w:rsidP="00183A94">
      <w:pPr>
        <w:jc w:val="both"/>
      </w:pPr>
      <w:r>
        <w:t>1.</w:t>
      </w:r>
      <w:r w:rsidRPr="00FA073C">
        <w:t xml:space="preserve">Шведская модель социального государства. </w:t>
      </w:r>
    </w:p>
    <w:p w:rsidR="00B67D74" w:rsidRDefault="00B67D74" w:rsidP="00183A94">
      <w:pPr>
        <w:jc w:val="both"/>
      </w:pPr>
      <w:r>
        <w:t>2</w:t>
      </w:r>
      <w:r w:rsidRPr="00FA073C">
        <w:t xml:space="preserve">. Немецкая модель социального государства. </w:t>
      </w:r>
    </w:p>
    <w:p w:rsidR="00B67D74" w:rsidRDefault="00B67D74" w:rsidP="00183A94">
      <w:pPr>
        <w:jc w:val="both"/>
      </w:pPr>
      <w:r>
        <w:t>3</w:t>
      </w:r>
      <w:r w:rsidRPr="00FA073C">
        <w:t xml:space="preserve">. Бельгийская модель социального государства. </w:t>
      </w:r>
    </w:p>
    <w:p w:rsidR="00B67D74" w:rsidRDefault="00B67D74" w:rsidP="00183A94">
      <w:pPr>
        <w:jc w:val="both"/>
      </w:pPr>
      <w:r>
        <w:t>4</w:t>
      </w:r>
      <w:r w:rsidRPr="00FA073C">
        <w:t xml:space="preserve">. Нидерландская модель социального государства. </w:t>
      </w:r>
    </w:p>
    <w:p w:rsidR="00B67D74" w:rsidRDefault="00B67D74" w:rsidP="00183A94">
      <w:pPr>
        <w:jc w:val="both"/>
      </w:pPr>
      <w:r>
        <w:t>5</w:t>
      </w:r>
      <w:r w:rsidRPr="00FA073C">
        <w:t xml:space="preserve">. Французская модель социального государства. </w:t>
      </w:r>
    </w:p>
    <w:p w:rsidR="00B67D74" w:rsidRDefault="00B67D74" w:rsidP="00183A94">
      <w:pPr>
        <w:jc w:val="both"/>
      </w:pPr>
      <w:r>
        <w:t>6</w:t>
      </w:r>
      <w:r w:rsidRPr="00FA073C">
        <w:t xml:space="preserve">. Модель социального государства в Великобритании. </w:t>
      </w:r>
    </w:p>
    <w:p w:rsidR="00B67D74" w:rsidRDefault="00B67D74" w:rsidP="00183A94">
      <w:pPr>
        <w:jc w:val="both"/>
      </w:pPr>
      <w:r>
        <w:t>7</w:t>
      </w:r>
      <w:r w:rsidRPr="00FA073C">
        <w:t xml:space="preserve">. Модель социального государства в Канаде. </w:t>
      </w:r>
    </w:p>
    <w:p w:rsidR="00B67D74" w:rsidRDefault="00B67D74" w:rsidP="00183A94">
      <w:pPr>
        <w:jc w:val="both"/>
      </w:pPr>
      <w:r>
        <w:t>8</w:t>
      </w:r>
      <w:r w:rsidRPr="00FA073C">
        <w:t xml:space="preserve">. Модель социального государства в Ирландии. </w:t>
      </w:r>
    </w:p>
    <w:p w:rsidR="00B67D74" w:rsidRDefault="00B67D74" w:rsidP="00183A94">
      <w:pPr>
        <w:jc w:val="both"/>
      </w:pPr>
      <w:r>
        <w:t>9</w:t>
      </w:r>
      <w:r w:rsidRPr="00FA073C">
        <w:t xml:space="preserve">. Модель социального государства в Греции. </w:t>
      </w:r>
    </w:p>
    <w:p w:rsidR="00B67D74" w:rsidRDefault="00B67D74" w:rsidP="00183A94">
      <w:pPr>
        <w:jc w:val="both"/>
      </w:pPr>
      <w:r>
        <w:t>10</w:t>
      </w:r>
      <w:r w:rsidRPr="00FA073C">
        <w:t xml:space="preserve">. Модель социального государства в Италии. </w:t>
      </w:r>
    </w:p>
    <w:p w:rsidR="00B67D74" w:rsidRPr="00FA073C" w:rsidRDefault="00B67D74" w:rsidP="00183A94">
      <w:pPr>
        <w:jc w:val="both"/>
        <w:rPr>
          <w:b/>
          <w:i/>
        </w:rPr>
      </w:pPr>
      <w:r>
        <w:t>11.</w:t>
      </w:r>
      <w:r w:rsidRPr="00FA073C">
        <w:t xml:space="preserve"> Модель социального государства в Испании.</w:t>
      </w:r>
    </w:p>
    <w:p w:rsidR="00B67D74" w:rsidRDefault="00B67D74" w:rsidP="006443D4">
      <w:pPr>
        <w:pStyle w:val="ListParagraph"/>
        <w:jc w:val="both"/>
        <w:rPr>
          <w:b/>
        </w:rPr>
      </w:pPr>
    </w:p>
    <w:p w:rsidR="00B67D74" w:rsidRDefault="00B67D74" w:rsidP="00183A94">
      <w:pPr>
        <w:ind w:firstLine="709"/>
        <w:jc w:val="both"/>
        <w:rPr>
          <w:i/>
        </w:rPr>
      </w:pPr>
      <w:r>
        <w:rPr>
          <w:i/>
        </w:rPr>
        <w:t>Творческое задание – проектная деятельность с элементами дискуссии</w:t>
      </w:r>
    </w:p>
    <w:p w:rsidR="00B67D74" w:rsidRPr="00DC3521" w:rsidRDefault="00B67D74" w:rsidP="00183A94">
      <w:pPr>
        <w:ind w:firstLine="709"/>
        <w:jc w:val="both"/>
        <w:rPr>
          <w:i/>
        </w:rPr>
      </w:pPr>
    </w:p>
    <w:p w:rsidR="00B67D74" w:rsidRPr="009C1024" w:rsidRDefault="00B67D74"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B67D74" w:rsidRDefault="00B67D74" w:rsidP="006443D4">
      <w:pPr>
        <w:pStyle w:val="ListParagraph"/>
        <w:jc w:val="both"/>
        <w:rPr>
          <w:b/>
        </w:rPr>
      </w:pPr>
    </w:p>
    <w:p w:rsidR="00B67D74" w:rsidRDefault="00B67D74" w:rsidP="006443D4">
      <w:pPr>
        <w:pStyle w:val="ListParagraph"/>
        <w:jc w:val="both"/>
        <w:rPr>
          <w:b/>
        </w:rPr>
      </w:pPr>
      <w:r>
        <w:rPr>
          <w:b/>
        </w:rPr>
        <w:t>Типовые задания к интерактивным занятиям</w:t>
      </w:r>
    </w:p>
    <w:p w:rsidR="00B67D74" w:rsidRPr="00241793" w:rsidRDefault="00B67D74" w:rsidP="000E66EC">
      <w:pPr>
        <w:jc w:val="both"/>
        <w:rPr>
          <w:i/>
        </w:rPr>
      </w:pPr>
      <w:r w:rsidRPr="00241793">
        <w:rPr>
          <w:i/>
        </w:rPr>
        <w:t>Дискуссионные процедуры:</w:t>
      </w:r>
    </w:p>
    <w:p w:rsidR="00B67D74" w:rsidRPr="00241793" w:rsidRDefault="00B67D74"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w:t>
      </w:r>
      <w:r w:rsidRPr="00241793">
        <w:t>Каждая группа должна быть готова приводит свои доводы и контрдоводы, по отношению к высказыванию других.</w:t>
      </w:r>
    </w:p>
    <w:p w:rsidR="00B67D74" w:rsidRPr="000267D2" w:rsidRDefault="00B67D74" w:rsidP="000E66EC">
      <w:r w:rsidRPr="000267D2">
        <w:t>- теория Лоренца фон Штейна</w:t>
      </w:r>
    </w:p>
    <w:p w:rsidR="00B67D74" w:rsidRPr="000267D2" w:rsidRDefault="00B67D74" w:rsidP="000E66EC">
      <w:r w:rsidRPr="000267D2">
        <w:t>- теория Фридриха Науманна</w:t>
      </w:r>
    </w:p>
    <w:p w:rsidR="00B67D74" w:rsidRPr="000267D2" w:rsidRDefault="00B67D74" w:rsidP="000E66EC">
      <w:r w:rsidRPr="000267D2">
        <w:t>-теория Адольфа Вагнера</w:t>
      </w:r>
    </w:p>
    <w:p w:rsidR="00B67D74" w:rsidRPr="000267D2" w:rsidRDefault="00B67D74" w:rsidP="000E66EC">
      <w:r w:rsidRPr="000267D2">
        <w:t>- Новый курс  Ф. Рузвельта</w:t>
      </w:r>
    </w:p>
    <w:p w:rsidR="00B67D74" w:rsidRPr="000267D2" w:rsidRDefault="00B67D74" w:rsidP="000E66EC">
      <w:r w:rsidRPr="000267D2">
        <w:t>-теория Карла ГуннарМюрдаля</w:t>
      </w:r>
    </w:p>
    <w:p w:rsidR="00B67D74" w:rsidRPr="000267D2" w:rsidRDefault="00B67D74" w:rsidP="000E66EC">
      <w:r w:rsidRPr="000267D2">
        <w:t>- “План Бевериджа”,</w:t>
      </w:r>
    </w:p>
    <w:p w:rsidR="00B67D74" w:rsidRPr="000267D2" w:rsidRDefault="00B67D74" w:rsidP="000E66EC">
      <w:r w:rsidRPr="000267D2">
        <w:t>- теория П.И Новгородцева</w:t>
      </w:r>
    </w:p>
    <w:p w:rsidR="00B67D74" w:rsidRDefault="00B67D74" w:rsidP="006443D4">
      <w:pPr>
        <w:pStyle w:val="ListParagraph"/>
        <w:jc w:val="both"/>
        <w:rPr>
          <w:b/>
        </w:rPr>
      </w:pPr>
    </w:p>
    <w:p w:rsidR="00B67D74" w:rsidRDefault="00B67D74" w:rsidP="000E66EC">
      <w:pPr>
        <w:rPr>
          <w:i/>
        </w:rPr>
      </w:pPr>
      <w:r>
        <w:rPr>
          <w:i/>
        </w:rPr>
        <w:t xml:space="preserve">Диспут </w:t>
      </w:r>
    </w:p>
    <w:p w:rsidR="00B67D74" w:rsidRDefault="00B67D74"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B67D74" w:rsidRDefault="00B67D74" w:rsidP="006443D4">
      <w:pPr>
        <w:pStyle w:val="ListParagraph"/>
        <w:jc w:val="both"/>
        <w:rPr>
          <w:b/>
        </w:rPr>
      </w:pPr>
    </w:p>
    <w:p w:rsidR="00B67D74" w:rsidRDefault="00B67D74" w:rsidP="006443D4">
      <w:pPr>
        <w:pStyle w:val="ListParagraph"/>
        <w:jc w:val="both"/>
        <w:rPr>
          <w:b/>
        </w:rPr>
      </w:pPr>
      <w:r>
        <w:rPr>
          <w:b/>
        </w:rPr>
        <w:t>Типовые тесты</w:t>
      </w:r>
    </w:p>
    <w:p w:rsidR="00B67D74" w:rsidRDefault="00B67D74" w:rsidP="006443D4">
      <w:pPr>
        <w:pStyle w:val="ListParagraph"/>
        <w:jc w:val="both"/>
        <w:rPr>
          <w:b/>
        </w:rPr>
      </w:pPr>
    </w:p>
    <w:p w:rsidR="00B67D74" w:rsidRPr="009D4BA5" w:rsidRDefault="00B67D74" w:rsidP="000E66EC">
      <w:pPr>
        <w:jc w:val="both"/>
      </w:pPr>
      <w:r w:rsidRPr="009D4BA5">
        <w:t xml:space="preserve">1. Термин «государство» в научный оборот ввел: </w:t>
      </w:r>
    </w:p>
    <w:p w:rsidR="00B67D74" w:rsidRPr="009D4BA5" w:rsidRDefault="00B67D74" w:rsidP="000E66EC">
      <w:pPr>
        <w:jc w:val="both"/>
      </w:pPr>
      <w:r w:rsidRPr="009D4BA5">
        <w:t>а) Н. Макиавелли</w:t>
      </w:r>
    </w:p>
    <w:p w:rsidR="00B67D74" w:rsidRPr="009D4BA5" w:rsidRDefault="00B67D74" w:rsidP="000E66EC">
      <w:pPr>
        <w:jc w:val="both"/>
      </w:pPr>
      <w:r w:rsidRPr="009D4BA5">
        <w:t>б) Г. Моска</w:t>
      </w:r>
    </w:p>
    <w:p w:rsidR="00B67D74" w:rsidRPr="009D4BA5" w:rsidRDefault="00B67D74" w:rsidP="000E66EC">
      <w:pPr>
        <w:jc w:val="both"/>
      </w:pPr>
      <w:r w:rsidRPr="009D4BA5">
        <w:t>в) Н.А. Бердяев</w:t>
      </w:r>
    </w:p>
    <w:p w:rsidR="00B67D74" w:rsidRPr="009D4BA5" w:rsidRDefault="00B67D74" w:rsidP="000E66EC">
      <w:pPr>
        <w:jc w:val="both"/>
      </w:pPr>
      <w:r w:rsidRPr="009D4BA5">
        <w:t>г) Д. Истон</w:t>
      </w:r>
    </w:p>
    <w:p w:rsidR="00B67D74" w:rsidRPr="009D4BA5" w:rsidRDefault="00B67D74" w:rsidP="000E66EC">
      <w:pPr>
        <w:jc w:val="both"/>
      </w:pPr>
      <w:r w:rsidRPr="009D4BA5">
        <w:t>2. Согласно теории К. Маркса, государство возникло в результате:</w:t>
      </w:r>
    </w:p>
    <w:p w:rsidR="00B67D74" w:rsidRPr="009D4BA5" w:rsidRDefault="00B67D74" w:rsidP="000E66EC">
      <w:pPr>
        <w:jc w:val="both"/>
      </w:pPr>
      <w:r w:rsidRPr="009D4BA5">
        <w:t>а) общественного договора</w:t>
      </w:r>
    </w:p>
    <w:p w:rsidR="00B67D74" w:rsidRPr="009D4BA5" w:rsidRDefault="00B67D74" w:rsidP="000E66EC">
      <w:pPr>
        <w:jc w:val="both"/>
      </w:pPr>
      <w:r w:rsidRPr="009D4BA5">
        <w:t>б) классового разделения общества</w:t>
      </w:r>
    </w:p>
    <w:p w:rsidR="00B67D74" w:rsidRPr="009D4BA5" w:rsidRDefault="00B67D74" w:rsidP="000E66EC">
      <w:pPr>
        <w:jc w:val="both"/>
      </w:pPr>
      <w:r w:rsidRPr="009D4BA5">
        <w:t>в) божественного творения</w:t>
      </w:r>
    </w:p>
    <w:p w:rsidR="00B67D74" w:rsidRPr="009D4BA5" w:rsidRDefault="00B67D74" w:rsidP="000E66EC">
      <w:pPr>
        <w:jc w:val="both"/>
      </w:pPr>
      <w:r w:rsidRPr="009D4BA5">
        <w:t>г) господства одного народа над другим</w:t>
      </w:r>
    </w:p>
    <w:p w:rsidR="00B67D74" w:rsidRPr="009D4BA5" w:rsidRDefault="00B67D74" w:rsidP="000E66EC">
      <w:pPr>
        <w:jc w:val="both"/>
      </w:pPr>
      <w:r w:rsidRPr="009D4BA5">
        <w:t xml:space="preserve">3. К основным признакам государства не относится: </w:t>
      </w:r>
    </w:p>
    <w:p w:rsidR="00B67D74" w:rsidRPr="009D4BA5" w:rsidRDefault="00B67D74" w:rsidP="000E66EC">
      <w:pPr>
        <w:jc w:val="both"/>
      </w:pPr>
      <w:r w:rsidRPr="009D4BA5">
        <w:t>а) право легального применения насилия</w:t>
      </w:r>
    </w:p>
    <w:p w:rsidR="00B67D74" w:rsidRPr="009D4BA5" w:rsidRDefault="00B67D74" w:rsidP="000E66EC">
      <w:pPr>
        <w:jc w:val="both"/>
      </w:pPr>
      <w:r w:rsidRPr="009D4BA5">
        <w:t>б) суверенитет</w:t>
      </w:r>
    </w:p>
    <w:p w:rsidR="00B67D74" w:rsidRPr="009D4BA5" w:rsidRDefault="00B67D74" w:rsidP="000E66EC">
      <w:pPr>
        <w:jc w:val="both"/>
      </w:pPr>
      <w:r w:rsidRPr="009D4BA5">
        <w:t>в) наличие территории</w:t>
      </w:r>
    </w:p>
    <w:p w:rsidR="00B67D74" w:rsidRPr="009D4BA5" w:rsidRDefault="00B67D74" w:rsidP="000E66EC">
      <w:pPr>
        <w:jc w:val="both"/>
      </w:pPr>
      <w:r w:rsidRPr="009D4BA5">
        <w:t>г) существование определённого типа культуры</w:t>
      </w:r>
    </w:p>
    <w:p w:rsidR="00B67D74" w:rsidRPr="009D4BA5" w:rsidRDefault="00B67D74" w:rsidP="000E66EC">
      <w:pPr>
        <w:jc w:val="both"/>
      </w:pPr>
      <w:r w:rsidRPr="009D4BA5">
        <w:t xml:space="preserve">4. Такой политический режим не существует: </w:t>
      </w:r>
    </w:p>
    <w:p w:rsidR="00B67D74" w:rsidRPr="009D4BA5" w:rsidRDefault="00B67D74" w:rsidP="000E66EC">
      <w:pPr>
        <w:jc w:val="both"/>
      </w:pPr>
      <w:r w:rsidRPr="009D4BA5">
        <w:t>а) авторитарный</w:t>
      </w:r>
    </w:p>
    <w:p w:rsidR="00B67D74" w:rsidRPr="009D4BA5" w:rsidRDefault="00B67D74" w:rsidP="000E66EC">
      <w:pPr>
        <w:jc w:val="both"/>
      </w:pPr>
      <w:r w:rsidRPr="009D4BA5">
        <w:t>б) либеральный</w:t>
      </w:r>
    </w:p>
    <w:p w:rsidR="00B67D74" w:rsidRPr="009D4BA5" w:rsidRDefault="00B67D74" w:rsidP="000E66EC">
      <w:pPr>
        <w:jc w:val="both"/>
      </w:pPr>
      <w:r w:rsidRPr="009D4BA5">
        <w:t>в) националистический</w:t>
      </w:r>
    </w:p>
    <w:p w:rsidR="00B67D74" w:rsidRPr="009D4BA5" w:rsidRDefault="00B67D74" w:rsidP="000E66EC">
      <w:pPr>
        <w:jc w:val="both"/>
      </w:pPr>
      <w:r w:rsidRPr="009D4BA5">
        <w:t>г) тоталитарный</w:t>
      </w:r>
    </w:p>
    <w:p w:rsidR="00B67D74" w:rsidRPr="009D4BA5" w:rsidRDefault="00B67D74" w:rsidP="000E66EC">
      <w:pPr>
        <w:jc w:val="both"/>
      </w:pPr>
      <w:r w:rsidRPr="009D4BA5">
        <w:t xml:space="preserve">5. Форма государственного устройства России – это: </w:t>
      </w:r>
    </w:p>
    <w:p w:rsidR="00B67D74" w:rsidRPr="009D4BA5" w:rsidRDefault="00B67D74" w:rsidP="000E66EC">
      <w:pPr>
        <w:jc w:val="both"/>
      </w:pPr>
      <w:r w:rsidRPr="009D4BA5">
        <w:t>а) федерация</w:t>
      </w:r>
    </w:p>
    <w:p w:rsidR="00B67D74" w:rsidRPr="009D4BA5" w:rsidRDefault="00B67D74" w:rsidP="000E66EC">
      <w:pPr>
        <w:jc w:val="both"/>
      </w:pPr>
      <w:r w:rsidRPr="009D4BA5">
        <w:t>б) конфедерация</w:t>
      </w:r>
    </w:p>
    <w:p w:rsidR="00B67D74" w:rsidRPr="009D4BA5" w:rsidRDefault="00B67D74" w:rsidP="000E66EC">
      <w:pPr>
        <w:jc w:val="both"/>
      </w:pPr>
      <w:r w:rsidRPr="009D4BA5">
        <w:t>в) унитаризм</w:t>
      </w:r>
    </w:p>
    <w:p w:rsidR="00B67D74" w:rsidRPr="009D4BA5" w:rsidRDefault="00B67D74" w:rsidP="000E66EC">
      <w:pPr>
        <w:jc w:val="both"/>
      </w:pPr>
      <w:r w:rsidRPr="009D4BA5">
        <w:t>г) республика</w:t>
      </w:r>
    </w:p>
    <w:p w:rsidR="00B67D74" w:rsidRPr="009D4BA5" w:rsidRDefault="00B67D74" w:rsidP="000E66EC">
      <w:pPr>
        <w:jc w:val="both"/>
      </w:pPr>
      <w:r w:rsidRPr="009D4BA5">
        <w:t xml:space="preserve">6. Такая ветвь государственной власти не существует: </w:t>
      </w:r>
    </w:p>
    <w:p w:rsidR="00B67D74" w:rsidRPr="009D4BA5" w:rsidRDefault="00B67D74" w:rsidP="000E66EC">
      <w:pPr>
        <w:jc w:val="both"/>
      </w:pPr>
      <w:r w:rsidRPr="009D4BA5">
        <w:t>а) судебная</w:t>
      </w:r>
    </w:p>
    <w:p w:rsidR="00B67D74" w:rsidRPr="009D4BA5" w:rsidRDefault="00B67D74" w:rsidP="000E66EC">
      <w:pPr>
        <w:jc w:val="both"/>
      </w:pPr>
      <w:r w:rsidRPr="009D4BA5">
        <w:t>б) законодательная</w:t>
      </w:r>
    </w:p>
    <w:p w:rsidR="00B67D74" w:rsidRPr="009D4BA5" w:rsidRDefault="00B67D74" w:rsidP="000E66EC">
      <w:pPr>
        <w:jc w:val="both"/>
      </w:pPr>
      <w:r w:rsidRPr="009D4BA5">
        <w:t>в) партийная</w:t>
      </w:r>
    </w:p>
    <w:p w:rsidR="00B67D74" w:rsidRPr="009D4BA5" w:rsidRDefault="00B67D74" w:rsidP="000E66EC">
      <w:pPr>
        <w:jc w:val="both"/>
      </w:pPr>
      <w:r w:rsidRPr="009D4BA5">
        <w:t>г) исполнительная</w:t>
      </w:r>
    </w:p>
    <w:p w:rsidR="00B67D74" w:rsidRPr="009D4BA5" w:rsidRDefault="00B67D74" w:rsidP="000E66EC">
      <w:pPr>
        <w:jc w:val="both"/>
      </w:pPr>
      <w:r w:rsidRPr="009D4BA5">
        <w:t xml:space="preserve">7. К двум основным формам правления относятся: </w:t>
      </w:r>
    </w:p>
    <w:p w:rsidR="00B67D74" w:rsidRPr="009D4BA5" w:rsidRDefault="00B67D74" w:rsidP="000E66EC">
      <w:pPr>
        <w:jc w:val="both"/>
      </w:pPr>
      <w:r w:rsidRPr="009D4BA5">
        <w:t>а) теократия и федерация</w:t>
      </w:r>
    </w:p>
    <w:p w:rsidR="00B67D74" w:rsidRPr="009D4BA5" w:rsidRDefault="00B67D74" w:rsidP="000E66EC">
      <w:pPr>
        <w:jc w:val="both"/>
      </w:pPr>
      <w:r w:rsidRPr="009D4BA5">
        <w:t>б) демократия и олигархия</w:t>
      </w:r>
    </w:p>
    <w:p w:rsidR="00B67D74" w:rsidRPr="009D4BA5" w:rsidRDefault="00B67D74" w:rsidP="000E66EC">
      <w:pPr>
        <w:jc w:val="both"/>
      </w:pPr>
      <w:r w:rsidRPr="009D4BA5">
        <w:t>в) республика и монархия</w:t>
      </w:r>
    </w:p>
    <w:p w:rsidR="00B67D74" w:rsidRPr="009D4BA5" w:rsidRDefault="00B67D74" w:rsidP="000E66EC">
      <w:pPr>
        <w:jc w:val="both"/>
      </w:pPr>
      <w:r w:rsidRPr="009D4BA5">
        <w:t>г) либерализм и монархия17</w:t>
      </w:r>
    </w:p>
    <w:p w:rsidR="00B67D74" w:rsidRPr="009D4BA5" w:rsidRDefault="00B67D74" w:rsidP="000E66EC">
      <w:pPr>
        <w:jc w:val="both"/>
      </w:pPr>
      <w:r w:rsidRPr="009D4BA5">
        <w:t>8. Согласно Конституции России, в нашей стране существует</w:t>
      </w:r>
    </w:p>
    <w:p w:rsidR="00B67D74" w:rsidRPr="009D4BA5" w:rsidRDefault="00B67D74" w:rsidP="000E66EC">
      <w:pPr>
        <w:jc w:val="both"/>
      </w:pPr>
      <w:r w:rsidRPr="009D4BA5">
        <w:t xml:space="preserve">следующая форма правления: </w:t>
      </w:r>
    </w:p>
    <w:p w:rsidR="00B67D74" w:rsidRPr="009D4BA5" w:rsidRDefault="00B67D74" w:rsidP="000E66EC">
      <w:pPr>
        <w:jc w:val="both"/>
      </w:pPr>
      <w:r w:rsidRPr="009D4BA5">
        <w:t>а) президентская республика</w:t>
      </w:r>
    </w:p>
    <w:p w:rsidR="00B67D74" w:rsidRPr="009D4BA5" w:rsidRDefault="00B67D74" w:rsidP="000E66EC">
      <w:pPr>
        <w:jc w:val="both"/>
      </w:pPr>
      <w:r w:rsidRPr="009D4BA5">
        <w:t>б) парламентская республика</w:t>
      </w:r>
    </w:p>
    <w:p w:rsidR="00B67D74" w:rsidRPr="009D4BA5" w:rsidRDefault="00B67D74" w:rsidP="000E66EC">
      <w:pPr>
        <w:jc w:val="both"/>
      </w:pPr>
      <w:r w:rsidRPr="009D4BA5">
        <w:t>в) многопартийная республика</w:t>
      </w:r>
    </w:p>
    <w:p w:rsidR="00B67D74" w:rsidRPr="009D4BA5" w:rsidRDefault="00B67D74" w:rsidP="000E66EC">
      <w:pPr>
        <w:jc w:val="both"/>
      </w:pPr>
      <w:r w:rsidRPr="009D4BA5">
        <w:t>г) президентско-парламентская республика</w:t>
      </w:r>
    </w:p>
    <w:p w:rsidR="00B67D74" w:rsidRPr="009D4BA5" w:rsidRDefault="00B67D74" w:rsidP="000E66EC">
      <w:pPr>
        <w:jc w:val="both"/>
      </w:pPr>
      <w:r w:rsidRPr="009D4BA5">
        <w:t xml:space="preserve">9. Один из важных признаков государства – монополия на: </w:t>
      </w:r>
    </w:p>
    <w:p w:rsidR="00B67D74" w:rsidRPr="009D4BA5" w:rsidRDefault="00B67D74" w:rsidP="000E66EC">
      <w:pPr>
        <w:jc w:val="both"/>
      </w:pPr>
      <w:r w:rsidRPr="009D4BA5">
        <w:t>а) легальное применение насилия</w:t>
      </w:r>
    </w:p>
    <w:p w:rsidR="00B67D74" w:rsidRPr="009D4BA5" w:rsidRDefault="00B67D74" w:rsidP="000E66EC">
      <w:pPr>
        <w:jc w:val="both"/>
      </w:pPr>
      <w:r w:rsidRPr="009D4BA5">
        <w:t>б) право законодательной инициативы</w:t>
      </w:r>
    </w:p>
    <w:p w:rsidR="00B67D74" w:rsidRPr="009D4BA5" w:rsidRDefault="00B67D74" w:rsidP="000E66EC">
      <w:pPr>
        <w:jc w:val="both"/>
      </w:pPr>
      <w:r w:rsidRPr="009D4BA5">
        <w:t>в) использование природных ресурсов</w:t>
      </w:r>
    </w:p>
    <w:p w:rsidR="00B67D74" w:rsidRPr="009D4BA5" w:rsidRDefault="00B67D74" w:rsidP="000E66EC">
      <w:pPr>
        <w:jc w:val="both"/>
      </w:pPr>
      <w:r w:rsidRPr="009D4BA5">
        <w:t>г) контроль за обществом</w:t>
      </w:r>
    </w:p>
    <w:p w:rsidR="00B67D74" w:rsidRPr="009D4BA5" w:rsidRDefault="00B67D74" w:rsidP="000E66EC">
      <w:pPr>
        <w:jc w:val="both"/>
      </w:pPr>
      <w:r w:rsidRPr="009D4BA5">
        <w:t xml:space="preserve">10. Установите верное соответствие функций государства и их типа: </w:t>
      </w:r>
    </w:p>
    <w:p w:rsidR="00B67D74" w:rsidRPr="009D4BA5" w:rsidRDefault="00B67D74" w:rsidP="000E66EC">
      <w:pPr>
        <w:jc w:val="both"/>
      </w:pPr>
      <w:r w:rsidRPr="009D4BA5">
        <w:t>а) решение глобальных проблем</w:t>
      </w:r>
    </w:p>
    <w:p w:rsidR="00B67D74" w:rsidRPr="009D4BA5" w:rsidRDefault="00B67D74" w:rsidP="000E66EC">
      <w:pPr>
        <w:jc w:val="both"/>
      </w:pPr>
      <w:r w:rsidRPr="009D4BA5">
        <w:t>человечества</w:t>
      </w:r>
    </w:p>
    <w:p w:rsidR="00B67D74" w:rsidRPr="009D4BA5" w:rsidRDefault="00B67D74" w:rsidP="000E66EC">
      <w:pPr>
        <w:jc w:val="both"/>
      </w:pPr>
      <w:r w:rsidRPr="009D4BA5">
        <w:t>б) охрана общественного порядка</w:t>
      </w:r>
    </w:p>
    <w:p w:rsidR="00B67D74" w:rsidRPr="009D4BA5" w:rsidRDefault="00B67D74" w:rsidP="000E66EC">
      <w:pPr>
        <w:jc w:val="both"/>
      </w:pPr>
      <w:r w:rsidRPr="009D4BA5">
        <w:t>1) Внешние функции</w:t>
      </w:r>
    </w:p>
    <w:p w:rsidR="00B67D74" w:rsidRPr="009D4BA5" w:rsidRDefault="00B67D74" w:rsidP="000E66EC">
      <w:pPr>
        <w:jc w:val="both"/>
      </w:pPr>
      <w:r w:rsidRPr="009D4BA5">
        <w:t>в) защита прав и свобод граждан</w:t>
      </w:r>
    </w:p>
    <w:p w:rsidR="00B67D74" w:rsidRPr="009D4BA5" w:rsidRDefault="00B67D74" w:rsidP="000E66EC">
      <w:pPr>
        <w:jc w:val="both"/>
      </w:pPr>
      <w:r w:rsidRPr="009D4BA5">
        <w:t>г) вступление в международные</w:t>
      </w:r>
    </w:p>
    <w:p w:rsidR="00B67D74" w:rsidRPr="009D4BA5" w:rsidRDefault="00B67D74" w:rsidP="000E66EC">
      <w:pPr>
        <w:jc w:val="both"/>
      </w:pPr>
      <w:r w:rsidRPr="009D4BA5">
        <w:t>организации</w:t>
      </w:r>
    </w:p>
    <w:p w:rsidR="00B67D74" w:rsidRPr="009D4BA5" w:rsidRDefault="00B67D74" w:rsidP="000E66EC">
      <w:pPr>
        <w:jc w:val="both"/>
      </w:pPr>
      <w:r w:rsidRPr="009D4BA5">
        <w:t>2) Внутренние функции д) обеспечение безопасности</w:t>
      </w:r>
    </w:p>
    <w:p w:rsidR="00B67D74" w:rsidRPr="009D4BA5" w:rsidRDefault="00B67D74" w:rsidP="000E66EC">
      <w:pPr>
        <w:jc w:val="both"/>
      </w:pPr>
      <w:r w:rsidRPr="009D4BA5">
        <w:t>е) обеспечение социальных гарантий</w:t>
      </w:r>
    </w:p>
    <w:p w:rsidR="00B67D74" w:rsidRPr="009D4BA5" w:rsidRDefault="00B67D74" w:rsidP="000E66EC">
      <w:pPr>
        <w:jc w:val="both"/>
      </w:pPr>
      <w:r w:rsidRPr="009D4BA5">
        <w:t>своим гражданам</w:t>
      </w:r>
    </w:p>
    <w:p w:rsidR="00B67D74" w:rsidRPr="00EF016C" w:rsidRDefault="00B67D74" w:rsidP="006443D4">
      <w:pPr>
        <w:jc w:val="both"/>
        <w:rPr>
          <w:b/>
        </w:rPr>
      </w:pPr>
    </w:p>
    <w:p w:rsidR="00B67D74" w:rsidRPr="00690AF7" w:rsidRDefault="00B67D74" w:rsidP="00690AF7">
      <w:pPr>
        <w:pStyle w:val="ListParagraph"/>
        <w:jc w:val="both"/>
        <w:rPr>
          <w:b/>
        </w:rPr>
      </w:pPr>
      <w:r>
        <w:rPr>
          <w:b/>
        </w:rPr>
        <w:t>Типовые вопросы к контрольным работам</w:t>
      </w:r>
    </w:p>
    <w:p w:rsidR="00B67D74" w:rsidRPr="00241793" w:rsidRDefault="00B67D74" w:rsidP="00900AB7">
      <w:pPr>
        <w:pStyle w:val="ListParagraph"/>
        <w:widowControl/>
        <w:numPr>
          <w:ilvl w:val="0"/>
          <w:numId w:val="13"/>
        </w:numPr>
        <w:autoSpaceDE/>
        <w:autoSpaceDN/>
        <w:adjustRightInd/>
      </w:pPr>
      <w:r w:rsidRPr="00241793">
        <w:t>Назовите формы правления и дайте их общую характеристику</w:t>
      </w:r>
    </w:p>
    <w:p w:rsidR="00B67D74" w:rsidRPr="00241793" w:rsidRDefault="00B67D74" w:rsidP="00900AB7">
      <w:pPr>
        <w:pStyle w:val="ListParagraph"/>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B67D74" w:rsidRPr="00241793" w:rsidRDefault="00B67D74" w:rsidP="00900AB7">
      <w:pPr>
        <w:pStyle w:val="ListParagraph"/>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B67D74" w:rsidRPr="00241793" w:rsidRDefault="00B67D74" w:rsidP="00900AB7">
      <w:pPr>
        <w:pStyle w:val="ListParagraph"/>
        <w:widowControl/>
        <w:numPr>
          <w:ilvl w:val="0"/>
          <w:numId w:val="13"/>
        </w:numPr>
        <w:autoSpaceDE/>
        <w:autoSpaceDN/>
        <w:adjustRightInd/>
      </w:pPr>
      <w:r w:rsidRPr="00241793">
        <w:t>Приведите примеры унитарных и федеративных  государств</w:t>
      </w:r>
    </w:p>
    <w:p w:rsidR="00B67D74" w:rsidRPr="00241793" w:rsidRDefault="00B67D74" w:rsidP="00900AB7">
      <w:pPr>
        <w:pStyle w:val="ListParagraph"/>
        <w:widowControl/>
        <w:numPr>
          <w:ilvl w:val="0"/>
          <w:numId w:val="13"/>
        </w:numPr>
        <w:autoSpaceDE/>
        <w:autoSpaceDN/>
        <w:adjustRightInd/>
      </w:pPr>
      <w:r w:rsidRPr="00241793">
        <w:t>Назовите формы политического режима и дайте их общую характеристику</w:t>
      </w:r>
    </w:p>
    <w:p w:rsidR="00B67D74" w:rsidRPr="00241793" w:rsidRDefault="00B67D74" w:rsidP="00900AB7">
      <w:pPr>
        <w:pStyle w:val="ListParagraph"/>
        <w:widowControl/>
        <w:numPr>
          <w:ilvl w:val="0"/>
          <w:numId w:val="13"/>
        </w:numPr>
        <w:autoSpaceDE/>
        <w:autoSpaceDN/>
        <w:adjustRightInd/>
      </w:pPr>
      <w:r w:rsidRPr="00241793">
        <w:t>Охарактеризуйте политический режим в современной России</w:t>
      </w:r>
    </w:p>
    <w:p w:rsidR="00B67D74" w:rsidRPr="00D87978" w:rsidRDefault="00B67D74" w:rsidP="00D87978">
      <w:pPr>
        <w:widowControl/>
        <w:autoSpaceDE/>
        <w:autoSpaceDN/>
        <w:adjustRightInd/>
        <w:ind w:firstLine="708"/>
        <w:rPr>
          <w:b/>
          <w:i/>
          <w:shd w:val="clear" w:color="auto" w:fill="FFFFFF"/>
          <w:lang w:eastAsia="en-US"/>
        </w:rPr>
      </w:pPr>
    </w:p>
    <w:p w:rsidR="00B67D74" w:rsidRPr="00DC11F5" w:rsidRDefault="00B67D74" w:rsidP="00C0767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67D74" w:rsidRPr="000F0F00" w:rsidRDefault="00B67D74" w:rsidP="00C0767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67D74" w:rsidRDefault="00B67D74" w:rsidP="00414FBA">
      <w:pPr>
        <w:pStyle w:val="ListParagraph"/>
        <w:jc w:val="both"/>
        <w:rPr>
          <w:i/>
        </w:rPr>
      </w:pPr>
    </w:p>
    <w:p w:rsidR="00B67D74" w:rsidRPr="009C4AE1" w:rsidRDefault="00B67D74" w:rsidP="00B12478">
      <w:pPr>
        <w:tabs>
          <w:tab w:val="left" w:pos="851"/>
        </w:tabs>
        <w:ind w:right="-284" w:firstLine="567"/>
        <w:jc w:val="both"/>
        <w:rPr>
          <w:i/>
        </w:rPr>
      </w:pPr>
    </w:p>
    <w:p w:rsidR="00B67D74" w:rsidRPr="007138DF" w:rsidRDefault="00B67D74" w:rsidP="007138DF">
      <w:pPr>
        <w:pStyle w:val="ListParagraph"/>
        <w:numPr>
          <w:ilvl w:val="0"/>
          <w:numId w:val="13"/>
        </w:numPr>
        <w:jc w:val="both"/>
        <w:rPr>
          <w:b/>
          <w:i/>
        </w:rPr>
      </w:pPr>
      <w:r w:rsidRPr="007138DF">
        <w:rPr>
          <w:b/>
          <w:i/>
        </w:rPr>
        <w:t>Перечень основной и дополнительной учебной литературы, необходимой для освоения дисциплины (модуля)</w:t>
      </w:r>
    </w:p>
    <w:p w:rsidR="00B67D74" w:rsidRPr="00773DBC" w:rsidRDefault="00B67D74" w:rsidP="009F3E1E">
      <w:pPr>
        <w:pStyle w:val="ListParagraph"/>
        <w:rPr>
          <w:b/>
          <w:i/>
        </w:rPr>
      </w:pPr>
    </w:p>
    <w:p w:rsidR="00B67D74" w:rsidRPr="00773DBC" w:rsidRDefault="00B67D74" w:rsidP="009F3E1E">
      <w:pPr>
        <w:pStyle w:val="ListParagraph"/>
        <w:rPr>
          <w:i/>
        </w:rPr>
      </w:pPr>
      <w:r w:rsidRPr="00773DBC">
        <w:rPr>
          <w:i/>
        </w:rPr>
        <w:t>7.1 Основная учебная литература:</w:t>
      </w:r>
    </w:p>
    <w:p w:rsidR="00B67D74" w:rsidRPr="00585DA2" w:rsidRDefault="00B67D74" w:rsidP="00585DA2">
      <w:pPr>
        <w:jc w:val="both"/>
        <w:rPr>
          <w:b/>
        </w:rPr>
      </w:pPr>
      <w:r w:rsidRPr="00585DA2">
        <w:t>1.Основы социального государства: учебник для вузов. Гриценко Н.Н., Волгин Н.А. и др. – М.: Издательский дом «АТИСО», 2012. – 464 с.</w:t>
      </w:r>
      <w:r w:rsidRPr="00585DA2">
        <w:rPr>
          <w:b/>
        </w:rPr>
        <w:t xml:space="preserve"> (в библиотеке ГГУ)</w:t>
      </w:r>
    </w:p>
    <w:p w:rsidR="00B67D74" w:rsidRPr="001571A6" w:rsidRDefault="00B67D74" w:rsidP="00F03FD4">
      <w:pPr>
        <w:jc w:val="both"/>
      </w:pPr>
      <w:r w:rsidRPr="00585DA2">
        <w:t>2.</w:t>
      </w:r>
      <w:r w:rsidRPr="001571A6">
        <w:t>Б.С. Эбзеев</w:t>
      </w:r>
      <w:r>
        <w:t xml:space="preserve">. </w:t>
      </w:r>
      <w:r w:rsidRPr="001571A6">
        <w:t>Конституционное право России</w:t>
      </w:r>
      <w:r>
        <w:t>. М.: ЮНИТИ-ДАНА. 2013.— 687 c. [Электронный ресурс]: уче</w:t>
      </w:r>
      <w:r w:rsidRPr="001571A6">
        <w:t>бник для студентов вузов/ Б.С. Эбзеев [и др.].— Элект</w:t>
      </w:r>
      <w:r>
        <w:t xml:space="preserve">рон.текстовые данные. </w:t>
      </w:r>
      <w:r w:rsidRPr="001571A6">
        <w:t>Режим доступа: http://www.iprbookshop.ru/20962.— ЭБС «IPRbooks», по паролю</w:t>
      </w:r>
    </w:p>
    <w:p w:rsidR="00B67D74" w:rsidRPr="00585DA2" w:rsidRDefault="00B67D74" w:rsidP="00585DA2">
      <w:pPr>
        <w:jc w:val="both"/>
      </w:pPr>
      <w:r w:rsidRPr="00585DA2">
        <w:t>3.Шарков Ф.И. Основы социального государства [Электронный ресурс]: учебник для бакалавров/ Шарков Ф.И.— Электрон.текстовые данные.— М.: Дашков и К, 2016.— 304 c.— Режим доступа: http://www.iprbookshop.ru/10949.— ЭБС «IPRbooks», по паролю</w:t>
      </w:r>
    </w:p>
    <w:p w:rsidR="00B67D74" w:rsidRPr="00773DBC" w:rsidRDefault="00B67D74" w:rsidP="005072A6">
      <w:pPr>
        <w:pStyle w:val="ListParagraph"/>
        <w:tabs>
          <w:tab w:val="left" w:pos="1560"/>
        </w:tabs>
        <w:ind w:left="567" w:firstLine="709"/>
      </w:pPr>
    </w:p>
    <w:p w:rsidR="00B67D74" w:rsidRDefault="00B67D74" w:rsidP="008E765E">
      <w:pPr>
        <w:pStyle w:val="ListParagraph"/>
        <w:tabs>
          <w:tab w:val="left" w:pos="1560"/>
        </w:tabs>
        <w:ind w:left="567" w:firstLine="142"/>
        <w:rPr>
          <w:i/>
        </w:rPr>
      </w:pPr>
      <w:r w:rsidRPr="00773DBC">
        <w:rPr>
          <w:i/>
        </w:rPr>
        <w:t>7.2 Дополнительная учебная литература:</w:t>
      </w:r>
    </w:p>
    <w:p w:rsidR="00B67D74" w:rsidRPr="00585DA2" w:rsidRDefault="00B67D74" w:rsidP="00585DA2">
      <w:pPr>
        <w:rPr>
          <w:color w:val="000000"/>
          <w:shd w:val="clear" w:color="auto" w:fill="FCFCFC"/>
        </w:rPr>
      </w:pPr>
      <w:r>
        <w:rPr>
          <w:color w:val="000000"/>
          <w:shd w:val="clear" w:color="auto" w:fill="FCFCFC"/>
        </w:rPr>
        <w:t>1.</w:t>
      </w:r>
      <w:r w:rsidRPr="00585DA2">
        <w:rPr>
          <w:color w:val="000000"/>
          <w:shd w:val="clear" w:color="auto" w:fill="FCFCFC"/>
        </w:rPr>
        <w:t>Вирина И.В. Экономические основы социальной работы [Электронный ресурс]: учебное пособие/ Вирина И.В.— Электрон.текстовые данные.— М.: Московский гуманитарный университет, 2012.— 64 c.— Режим доступа: http://www.iprbookshop.ru/14528.— ЭБС «IPRbooks», по паролю</w:t>
      </w:r>
    </w:p>
    <w:p w:rsidR="00B67D74" w:rsidRPr="00585DA2" w:rsidRDefault="00B67D74" w:rsidP="00585DA2">
      <w:pPr>
        <w:rPr>
          <w:color w:val="000000"/>
          <w:shd w:val="clear" w:color="auto" w:fill="FCFCFC"/>
        </w:rPr>
      </w:pPr>
      <w:r>
        <w:rPr>
          <w:color w:val="000000"/>
          <w:shd w:val="clear" w:color="auto" w:fill="FCFCFC"/>
        </w:rPr>
        <w:t>2.</w:t>
      </w:r>
      <w:r w:rsidRPr="00585DA2">
        <w:rPr>
          <w:color w:val="000000"/>
          <w:shd w:val="clear" w:color="auto" w:fill="FCFCFC"/>
        </w:rPr>
        <w:t>Ростовщиков И.В. Конституционно-правовой режим социального государства и права человека [Электронный ресурс]: монография/ Ростовщиков И.В., Гончаренко В.Д., Бычек Т.В.— Электрон.текстовые данные.— Волгоград: Волгоградский государственный медицинский университет, Вузовское образование, 2011.— 236 c.— Режим доступа: http://www.iprbookshop.ru/19179.— ЭБС «IPRbooks», по паролю</w:t>
      </w:r>
    </w:p>
    <w:p w:rsidR="00B67D74" w:rsidRPr="00585DA2" w:rsidRDefault="00B67D74" w:rsidP="00585DA2">
      <w:pPr>
        <w:rPr>
          <w:b/>
        </w:rPr>
      </w:pPr>
      <w:r>
        <w:rPr>
          <w:color w:val="000000"/>
          <w:shd w:val="clear" w:color="auto" w:fill="FCFCFC"/>
        </w:rPr>
        <w:t>3.</w:t>
      </w:r>
      <w:r w:rsidRPr="00585DA2">
        <w:rPr>
          <w:color w:val="000000"/>
          <w:shd w:val="clear" w:color="auto" w:fill="FCFCFC"/>
        </w:rPr>
        <w:t>Комментарий к Федеральному закону от 28 декабря 2013 г. № 442-ФЗ «Об основах социального обслуживания граждан в Российской Федерации» [Электронный ресурс]/ Ю.В. Белянинова [и др.].— Электрон.текстовые данные.— Саратов: Ай Пи Эр Медиа, 2015.— 259 c.— Режим доступа: http://www.iprbookshop.ru/30510.— ЭБС «IPRbooks», по паролю</w:t>
      </w:r>
    </w:p>
    <w:p w:rsidR="00B67D74" w:rsidRPr="00847297" w:rsidRDefault="00B67D74" w:rsidP="00847297">
      <w:pPr>
        <w:tabs>
          <w:tab w:val="left" w:pos="1560"/>
        </w:tabs>
      </w:pPr>
      <w:r>
        <w:t>.</w:t>
      </w:r>
    </w:p>
    <w:p w:rsidR="00B67D74" w:rsidRDefault="00B67D74" w:rsidP="008E765E">
      <w:pPr>
        <w:tabs>
          <w:tab w:val="left" w:pos="1701"/>
        </w:tabs>
        <w:ind w:left="851" w:hanging="142"/>
        <w:rPr>
          <w:i/>
        </w:rPr>
      </w:pPr>
      <w:r>
        <w:rPr>
          <w:i/>
        </w:rPr>
        <w:t>7.3.Периодиче</w:t>
      </w:r>
      <w:r>
        <w:rPr>
          <w:i/>
          <w:lang w:val="en-US"/>
        </w:rPr>
        <w:t>c</w:t>
      </w:r>
      <w:r>
        <w:rPr>
          <w:i/>
        </w:rPr>
        <w:t>кие издания</w:t>
      </w:r>
    </w:p>
    <w:p w:rsidR="00B67D74" w:rsidRDefault="00B67D74" w:rsidP="00A03416">
      <w:pPr>
        <w:tabs>
          <w:tab w:val="left" w:pos="1701"/>
        </w:tabs>
        <w:jc w:val="both"/>
      </w:pPr>
      <w:r>
        <w:t>1.Российская газета</w:t>
      </w:r>
    </w:p>
    <w:p w:rsidR="00B67D74" w:rsidRPr="00585DA2" w:rsidRDefault="00B67D74" w:rsidP="00585DA2">
      <w:pPr>
        <w:pStyle w:val="NormalWeb"/>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B67D74" w:rsidRPr="00DC11F5" w:rsidRDefault="00B67D74"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67D74" w:rsidRPr="00DC11F5" w:rsidRDefault="00B67D74" w:rsidP="007138DF">
      <w:pPr>
        <w:jc w:val="both"/>
        <w:rPr>
          <w:shd w:val="clear" w:color="auto" w:fill="FFFFFF"/>
        </w:rPr>
      </w:pPr>
      <w:hyperlink r:id="rId7"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B67D74" w:rsidRPr="00DC11F5" w:rsidRDefault="00B67D74" w:rsidP="007138DF">
      <w:pPr>
        <w:jc w:val="both"/>
      </w:pPr>
      <w:r w:rsidRPr="00DC11F5">
        <w:t>http:// www.rg.ru  - официальный сайт «Российской газеты»</w:t>
      </w:r>
    </w:p>
    <w:p w:rsidR="00B67D74" w:rsidRPr="00DC11F5" w:rsidRDefault="00B67D74" w:rsidP="007138DF">
      <w:pPr>
        <w:jc w:val="both"/>
      </w:pPr>
      <w:r w:rsidRPr="00DC11F5">
        <w:t>http:// www.lexnews.ru - информационный портал правовых новостей</w:t>
      </w:r>
    </w:p>
    <w:p w:rsidR="00B67D74" w:rsidRPr="00DC11F5" w:rsidRDefault="00B67D74" w:rsidP="007138DF">
      <w:pPr>
        <w:jc w:val="both"/>
      </w:pPr>
      <w:r w:rsidRPr="00DC11F5">
        <w:rPr>
          <w:lang w:val="en-US"/>
        </w:rPr>
        <w:t>http</w:t>
      </w:r>
      <w:r w:rsidRPr="00DC11F5">
        <w:t>:// www.pravo.gov.ru - официальный интернет-портал правовой информации</w:t>
      </w:r>
    </w:p>
    <w:p w:rsidR="00B67D74" w:rsidRPr="00DC11F5" w:rsidRDefault="00B67D74" w:rsidP="007138DF">
      <w:pPr>
        <w:pStyle w:val="ListParagraph"/>
        <w:ind w:left="0"/>
      </w:pPr>
      <w:r w:rsidRPr="00DC11F5">
        <w:t>www.zipsites.ru – бесплатная электронная Интернет библиотека.</w:t>
      </w:r>
    </w:p>
    <w:p w:rsidR="00B67D74" w:rsidRPr="00DC11F5" w:rsidRDefault="00B67D74" w:rsidP="007138DF">
      <w:pPr>
        <w:pStyle w:val="ListParagraph"/>
        <w:ind w:left="0"/>
      </w:pPr>
      <w:r w:rsidRPr="00DC11F5">
        <w:t xml:space="preserve">www.elibraru.ru – бесплатная электронная Интернет библиотека. </w:t>
      </w:r>
    </w:p>
    <w:p w:rsidR="00B67D74" w:rsidRPr="00DC11F5" w:rsidRDefault="00B67D74" w:rsidP="007138DF">
      <w:pPr>
        <w:pStyle w:val="ListParagraph"/>
        <w:ind w:left="0"/>
      </w:pPr>
      <w:r w:rsidRPr="00DC11F5">
        <w:t>www.big.libraru.info – большая  электронная библиотека.</w:t>
      </w:r>
    </w:p>
    <w:p w:rsidR="00B67D74" w:rsidRPr="00DC11F5" w:rsidRDefault="00B67D74" w:rsidP="007138DF">
      <w:pPr>
        <w:ind w:left="720"/>
        <w:rPr>
          <w:b/>
          <w:bCs/>
          <w:i/>
          <w:iCs/>
        </w:rPr>
      </w:pPr>
    </w:p>
    <w:p w:rsidR="00B67D74" w:rsidRPr="00DC11F5" w:rsidRDefault="00B67D74"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B67D74" w:rsidRPr="00DC11F5" w:rsidRDefault="00B67D74" w:rsidP="007138D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67D74" w:rsidRPr="00DC11F5" w:rsidRDefault="00B67D74" w:rsidP="007138DF">
      <w:pPr>
        <w:ind w:firstLine="360"/>
        <w:jc w:val="both"/>
      </w:pPr>
      <w:r w:rsidRPr="00DC11F5">
        <w:t>Самостоятельная работа студентов складывается из следующих составляющих:</w:t>
      </w:r>
    </w:p>
    <w:p w:rsidR="00B67D74" w:rsidRPr="00DC11F5" w:rsidRDefault="00B67D74"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67D74" w:rsidRPr="00DC11F5" w:rsidRDefault="00B67D74"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67D74" w:rsidRPr="00DC11F5" w:rsidRDefault="00B67D74" w:rsidP="007138DF">
      <w:pPr>
        <w:numPr>
          <w:ilvl w:val="0"/>
          <w:numId w:val="33"/>
        </w:numPr>
        <w:tabs>
          <w:tab w:val="left" w:pos="720"/>
        </w:tabs>
        <w:ind w:left="720" w:hanging="360"/>
        <w:jc w:val="both"/>
      </w:pPr>
      <w:r w:rsidRPr="00DC11F5">
        <w:t>выполнение самостоятельных практических работ;</w:t>
      </w:r>
    </w:p>
    <w:p w:rsidR="00B67D74" w:rsidRPr="00DC11F5" w:rsidRDefault="00B67D74"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B67D74" w:rsidRPr="00DC11F5" w:rsidRDefault="00B67D74"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67D74" w:rsidRPr="00DC11F5" w:rsidRDefault="00B67D74"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67D74" w:rsidRPr="00DC11F5" w:rsidRDefault="00B67D74" w:rsidP="007138DF">
      <w:pPr>
        <w:ind w:firstLine="360"/>
        <w:jc w:val="both"/>
      </w:pPr>
      <w:r w:rsidRPr="00DC11F5">
        <w:t>Для успешной сдачи  экзамена (зачета)  рекомендуется соблюдать следующие правила:</w:t>
      </w:r>
    </w:p>
    <w:p w:rsidR="00B67D74" w:rsidRPr="00DC11F5" w:rsidRDefault="00B67D74"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67D74" w:rsidRPr="00DC11F5" w:rsidRDefault="00B67D74"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67D74" w:rsidRPr="00DC11F5" w:rsidRDefault="00B67D74"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67D74" w:rsidRPr="00DC11F5" w:rsidRDefault="00B67D74"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67D74" w:rsidRPr="00DC11F5" w:rsidRDefault="00B67D74"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67D74" w:rsidRPr="00DC11F5" w:rsidRDefault="00B67D74"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67D74" w:rsidRPr="00DC11F5" w:rsidRDefault="00B67D74" w:rsidP="007138DF">
      <w:pPr>
        <w:jc w:val="both"/>
      </w:pPr>
    </w:p>
    <w:p w:rsidR="00B67D74" w:rsidRPr="00DC11F5" w:rsidRDefault="00B67D74"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67D74" w:rsidRPr="00DC11F5" w:rsidRDefault="00B67D74" w:rsidP="007138DF">
      <w:pPr>
        <w:jc w:val="both"/>
        <w:rPr>
          <w:b/>
          <w:bCs/>
          <w:i/>
          <w:iCs/>
        </w:rPr>
      </w:pPr>
    </w:p>
    <w:p w:rsidR="00B67D74" w:rsidRPr="00C0767B" w:rsidRDefault="00B67D74" w:rsidP="007138DF">
      <w:pPr>
        <w:jc w:val="both"/>
        <w:rPr>
          <w:b/>
          <w:bCs/>
          <w:i/>
          <w:iCs/>
        </w:rPr>
      </w:pPr>
      <w:r w:rsidRPr="00C0767B">
        <w:t>1.</w:t>
      </w:r>
      <w:r w:rsidRPr="00DC11F5">
        <w:t>Операционнаясистема</w:t>
      </w:r>
      <w:r w:rsidRPr="00C0767B">
        <w:t xml:space="preserve"> </w:t>
      </w:r>
      <w:r w:rsidRPr="00DC11F5">
        <w:rPr>
          <w:lang w:val="en-US"/>
        </w:rPr>
        <w:t>Microsoft</w:t>
      </w:r>
      <w:r w:rsidRPr="00C0767B">
        <w:t xml:space="preserve"> </w:t>
      </w:r>
      <w:r w:rsidRPr="00DC11F5">
        <w:rPr>
          <w:lang w:val="en-US"/>
        </w:rPr>
        <w:t>Windows</w:t>
      </w:r>
    </w:p>
    <w:p w:rsidR="00B67D74" w:rsidRPr="00C0767B" w:rsidRDefault="00B67D74" w:rsidP="007138DF">
      <w:pPr>
        <w:jc w:val="both"/>
      </w:pPr>
      <w:r w:rsidRPr="00C0767B">
        <w:t>2.</w:t>
      </w:r>
      <w:r w:rsidRPr="00DC11F5">
        <w:rPr>
          <w:lang w:val="en-US"/>
        </w:rPr>
        <w:t>Microsoft</w:t>
      </w:r>
      <w:r w:rsidRPr="00C0767B">
        <w:t xml:space="preserve"> </w:t>
      </w:r>
      <w:r w:rsidRPr="00DC11F5">
        <w:rPr>
          <w:lang w:val="en-US"/>
        </w:rPr>
        <w:t>Office</w:t>
      </w:r>
      <w:r w:rsidRPr="00C0767B">
        <w:t xml:space="preserve"> 2010-2016</w:t>
      </w:r>
    </w:p>
    <w:p w:rsidR="00B67D74" w:rsidRPr="00C0767B" w:rsidRDefault="00B67D74" w:rsidP="007138DF">
      <w:pPr>
        <w:jc w:val="both"/>
      </w:pPr>
      <w:r w:rsidRPr="00C0767B">
        <w:t>3.</w:t>
      </w:r>
      <w:r w:rsidRPr="00DC11F5">
        <w:t>Антивирус</w:t>
      </w:r>
      <w:r w:rsidRPr="00C0767B">
        <w:t xml:space="preserve"> </w:t>
      </w:r>
      <w:r w:rsidRPr="00DC11F5">
        <w:rPr>
          <w:lang w:val="en-US"/>
        </w:rPr>
        <w:t>Kaspersky</w:t>
      </w:r>
      <w:r w:rsidRPr="00C0767B">
        <w:t xml:space="preserve"> </w:t>
      </w:r>
      <w:r w:rsidRPr="00DC11F5">
        <w:rPr>
          <w:lang w:val="en-US"/>
        </w:rPr>
        <w:t>Endpoint</w:t>
      </w:r>
      <w:r w:rsidRPr="00C0767B">
        <w:t xml:space="preserve"> </w:t>
      </w:r>
      <w:r w:rsidRPr="00DC11F5">
        <w:rPr>
          <w:lang w:val="en-US"/>
        </w:rPr>
        <w:t>Security</w:t>
      </w:r>
    </w:p>
    <w:p w:rsidR="00B67D74" w:rsidRPr="00225551" w:rsidRDefault="00B67D74" w:rsidP="007138DF">
      <w:pPr>
        <w:jc w:val="both"/>
      </w:pPr>
      <w:r w:rsidRPr="00225551">
        <w:t>4.</w:t>
      </w:r>
      <w:r w:rsidRPr="00DC11F5">
        <w:t>Программадляработыс</w:t>
      </w:r>
      <w:r w:rsidRPr="00DC11F5">
        <w:rPr>
          <w:lang w:val="en-US"/>
        </w:rPr>
        <w:t>pdf</w:t>
      </w:r>
      <w:r w:rsidRPr="00DC11F5">
        <w:t>файлами</w:t>
      </w:r>
      <w:r w:rsidRPr="00DC11F5">
        <w:rPr>
          <w:lang w:val="en-US"/>
        </w:rPr>
        <w:t>AdobeReader</w:t>
      </w:r>
    </w:p>
    <w:p w:rsidR="00B67D74" w:rsidRPr="00DC11F5" w:rsidRDefault="00B67D74" w:rsidP="007138DF">
      <w:pPr>
        <w:jc w:val="both"/>
      </w:pPr>
      <w:r w:rsidRPr="00DC11F5">
        <w:t>5.Архиватор 7-</w:t>
      </w:r>
      <w:r w:rsidRPr="00DC11F5">
        <w:rPr>
          <w:lang w:val="en-US"/>
        </w:rPr>
        <w:t>zip</w:t>
      </w:r>
    </w:p>
    <w:p w:rsidR="00B67D74" w:rsidRPr="00DC11F5" w:rsidRDefault="00B67D74" w:rsidP="007138DF">
      <w:pPr>
        <w:jc w:val="both"/>
      </w:pPr>
      <w:r w:rsidRPr="00DC11F5">
        <w:t>6.Справочно-правовая система КонсультантПлюс</w:t>
      </w:r>
    </w:p>
    <w:p w:rsidR="00B67D74" w:rsidRPr="00DC11F5" w:rsidRDefault="00B67D74" w:rsidP="007138DF">
      <w:pPr>
        <w:jc w:val="both"/>
        <w:rPr>
          <w:b/>
          <w:bCs/>
          <w:i/>
          <w:iCs/>
        </w:rPr>
      </w:pPr>
      <w:r w:rsidRPr="00DC11F5">
        <w:t>7.Справочно-правовая система Гарант</w:t>
      </w:r>
    </w:p>
    <w:p w:rsidR="00B67D74" w:rsidRPr="00DC11F5" w:rsidRDefault="00B67D74" w:rsidP="007138DF">
      <w:pPr>
        <w:jc w:val="both"/>
      </w:pPr>
    </w:p>
    <w:p w:rsidR="00B67D74" w:rsidRPr="00DC11F5" w:rsidRDefault="00B67D74"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67D74" w:rsidRPr="00DC11F5" w:rsidRDefault="00B67D74" w:rsidP="007138DF">
      <w:pPr>
        <w:ind w:left="720"/>
        <w:contextualSpacing/>
        <w:jc w:val="both"/>
      </w:pPr>
      <w:r w:rsidRPr="00DC11F5">
        <w:t>1.Проектор, ноутбук</w:t>
      </w:r>
    </w:p>
    <w:p w:rsidR="00B67D74" w:rsidRPr="00DC11F5" w:rsidRDefault="00B67D74" w:rsidP="007138DF">
      <w:pPr>
        <w:ind w:left="720"/>
        <w:contextualSpacing/>
        <w:jc w:val="both"/>
      </w:pPr>
      <w:r w:rsidRPr="00DC11F5">
        <w:t xml:space="preserve">2.Проекционный экран </w:t>
      </w:r>
    </w:p>
    <w:p w:rsidR="00B67D74" w:rsidRPr="00DC11F5" w:rsidRDefault="00B67D74" w:rsidP="007138DF">
      <w:pPr>
        <w:ind w:left="720"/>
        <w:contextualSpacing/>
        <w:jc w:val="both"/>
      </w:pPr>
      <w:r w:rsidRPr="00DC11F5">
        <w:t>3.Колонки</w:t>
      </w:r>
    </w:p>
    <w:p w:rsidR="00B67D74" w:rsidRPr="00DC11F5" w:rsidRDefault="00B67D74" w:rsidP="007138DF"/>
    <w:p w:rsidR="00B67D74" w:rsidRPr="00DC11F5" w:rsidRDefault="00B67D74"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B67D74" w:rsidRPr="00DC11F5" w:rsidRDefault="00B67D74"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67D74" w:rsidRPr="00DC11F5" w:rsidRDefault="00B67D74"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67D74" w:rsidRPr="00DC11F5" w:rsidRDefault="00B67D74" w:rsidP="007138DF">
      <w:pPr>
        <w:tabs>
          <w:tab w:val="center" w:pos="4536"/>
          <w:tab w:val="right" w:pos="9072"/>
        </w:tabs>
        <w:ind w:firstLine="709"/>
        <w:jc w:val="both"/>
      </w:pPr>
    </w:p>
    <w:p w:rsidR="00B67D74" w:rsidRPr="00DC11F5" w:rsidRDefault="00B67D74"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B67D74" w:rsidRPr="00DC11F5" w:rsidRDefault="00B67D74" w:rsidP="007138DF">
      <w:pPr>
        <w:tabs>
          <w:tab w:val="center" w:pos="4536"/>
          <w:tab w:val="right" w:pos="9072"/>
        </w:tabs>
      </w:pPr>
      <w:r w:rsidRPr="00DC11F5">
        <w:t>- чтение проблемно-информационных лекций с использованием доски и видеоматериалов;</w:t>
      </w:r>
    </w:p>
    <w:p w:rsidR="00B67D74" w:rsidRPr="00DC11F5" w:rsidRDefault="00B67D74" w:rsidP="007138DF">
      <w:pPr>
        <w:tabs>
          <w:tab w:val="center" w:pos="4536"/>
          <w:tab w:val="right" w:pos="9072"/>
        </w:tabs>
      </w:pPr>
      <w:r w:rsidRPr="00DC11F5">
        <w:t>- практические  занятия;</w:t>
      </w:r>
    </w:p>
    <w:p w:rsidR="00B67D74" w:rsidRPr="00DC11F5" w:rsidRDefault="00B67D74" w:rsidP="007138DF">
      <w:pPr>
        <w:tabs>
          <w:tab w:val="center" w:pos="4536"/>
          <w:tab w:val="right" w:pos="9072"/>
        </w:tabs>
      </w:pPr>
      <w:r w:rsidRPr="00DC11F5">
        <w:t>- контрольные опросы;</w:t>
      </w:r>
    </w:p>
    <w:p w:rsidR="00B67D74" w:rsidRPr="00DC11F5" w:rsidRDefault="00B67D74" w:rsidP="007138DF">
      <w:pPr>
        <w:tabs>
          <w:tab w:val="center" w:pos="4536"/>
          <w:tab w:val="right" w:pos="9072"/>
        </w:tabs>
      </w:pPr>
      <w:r w:rsidRPr="00DC11F5">
        <w:t>- консультации;</w:t>
      </w:r>
    </w:p>
    <w:p w:rsidR="00B67D74" w:rsidRPr="00DC11F5" w:rsidRDefault="00B67D74" w:rsidP="007138DF">
      <w:pPr>
        <w:tabs>
          <w:tab w:val="center" w:pos="4536"/>
          <w:tab w:val="right" w:pos="9072"/>
        </w:tabs>
      </w:pPr>
      <w:r w:rsidRPr="00DC11F5">
        <w:t>- самостоятельная работа с учебной литературой;</w:t>
      </w:r>
    </w:p>
    <w:p w:rsidR="00B67D74" w:rsidRPr="00DC11F5" w:rsidRDefault="00B67D74" w:rsidP="007138DF">
      <w:pPr>
        <w:tabs>
          <w:tab w:val="center" w:pos="4536"/>
          <w:tab w:val="right" w:pos="9072"/>
        </w:tabs>
      </w:pPr>
      <w:r w:rsidRPr="00DC11F5">
        <w:t>- подготовка и обсуждение рефератов, презентаций;</w:t>
      </w:r>
    </w:p>
    <w:p w:rsidR="00B67D74" w:rsidRPr="00DC11F5" w:rsidRDefault="00B67D74" w:rsidP="007138DF">
      <w:pPr>
        <w:tabs>
          <w:tab w:val="center" w:pos="4536"/>
          <w:tab w:val="right" w:pos="9072"/>
        </w:tabs>
      </w:pPr>
      <w:r w:rsidRPr="00DC11F5">
        <w:t>- тестирование по основным темам дисциплины.</w:t>
      </w:r>
    </w:p>
    <w:p w:rsidR="00B67D74" w:rsidRPr="00DC11F5" w:rsidRDefault="00B67D74" w:rsidP="007138DF">
      <w:pPr>
        <w:tabs>
          <w:tab w:val="center" w:pos="4536"/>
          <w:tab w:val="right" w:pos="9072"/>
        </w:tabs>
        <w:rPr>
          <w:b/>
          <w:bCs/>
        </w:rPr>
      </w:pPr>
    </w:p>
    <w:p w:rsidR="00B67D74" w:rsidRPr="00DC11F5" w:rsidRDefault="00B67D74" w:rsidP="007138DF">
      <w:pPr>
        <w:tabs>
          <w:tab w:val="center" w:pos="4536"/>
          <w:tab w:val="right" w:pos="9072"/>
        </w:tabs>
        <w:rPr>
          <w:b/>
          <w:bCs/>
        </w:rPr>
      </w:pPr>
      <w:r w:rsidRPr="00DC11F5">
        <w:rPr>
          <w:b/>
          <w:bCs/>
        </w:rPr>
        <w:t>12.2. Активные и интерактивные  методы и формы обучения</w:t>
      </w:r>
    </w:p>
    <w:p w:rsidR="00B67D74" w:rsidRPr="00DC11F5" w:rsidRDefault="00B67D74"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67D74" w:rsidRPr="00DC11F5" w:rsidRDefault="00B67D74" w:rsidP="007138DF">
      <w:pPr>
        <w:tabs>
          <w:tab w:val="center" w:pos="4536"/>
          <w:tab w:val="right" w:pos="9072"/>
        </w:tabs>
        <w:jc w:val="both"/>
        <w:rPr>
          <w:i/>
          <w:iCs/>
        </w:rPr>
      </w:pPr>
      <w:r w:rsidRPr="00DC11F5">
        <w:rPr>
          <w:i/>
          <w:iCs/>
        </w:rPr>
        <w:t xml:space="preserve">- анализ проблемных-аналитических заданий, </w:t>
      </w:r>
    </w:p>
    <w:p w:rsidR="00B67D74" w:rsidRPr="00DC11F5" w:rsidRDefault="00B67D74" w:rsidP="007138DF">
      <w:pPr>
        <w:tabs>
          <w:tab w:val="center" w:pos="4536"/>
          <w:tab w:val="right" w:pos="9072"/>
        </w:tabs>
        <w:jc w:val="both"/>
        <w:rPr>
          <w:i/>
          <w:iCs/>
        </w:rPr>
      </w:pPr>
      <w:r w:rsidRPr="00DC11F5">
        <w:rPr>
          <w:i/>
          <w:iCs/>
        </w:rPr>
        <w:t>- решение ситуационных задач;</w:t>
      </w:r>
    </w:p>
    <w:p w:rsidR="00B67D74" w:rsidRPr="00DC11F5" w:rsidRDefault="00B67D74" w:rsidP="007138DF">
      <w:pPr>
        <w:tabs>
          <w:tab w:val="center" w:pos="4536"/>
          <w:tab w:val="right" w:pos="9072"/>
        </w:tabs>
      </w:pPr>
      <w:r w:rsidRPr="00DC11F5">
        <w:rPr>
          <w:i/>
          <w:iCs/>
        </w:rPr>
        <w:t>- ролевая игра;</w:t>
      </w:r>
    </w:p>
    <w:p w:rsidR="00B67D74" w:rsidRPr="00DC11F5" w:rsidRDefault="00B67D74" w:rsidP="007138DF">
      <w:pPr>
        <w:tabs>
          <w:tab w:val="center" w:pos="4536"/>
          <w:tab w:val="right" w:pos="9072"/>
        </w:tabs>
        <w:rPr>
          <w:i/>
          <w:iCs/>
        </w:rPr>
      </w:pPr>
      <w:r w:rsidRPr="00DC11F5">
        <w:rPr>
          <w:i/>
          <w:iCs/>
        </w:rPr>
        <w:t>- творческие задания;</w:t>
      </w:r>
    </w:p>
    <w:p w:rsidR="00B67D74" w:rsidRPr="00DC11F5" w:rsidRDefault="00B67D74" w:rsidP="007138DF">
      <w:pPr>
        <w:tabs>
          <w:tab w:val="center" w:pos="4536"/>
          <w:tab w:val="right" w:pos="9072"/>
        </w:tabs>
        <w:rPr>
          <w:i/>
          <w:iCs/>
        </w:rPr>
      </w:pPr>
      <w:r w:rsidRPr="00DC11F5">
        <w:rPr>
          <w:i/>
          <w:iCs/>
        </w:rPr>
        <w:t>- сообщения с анализом;</w:t>
      </w:r>
    </w:p>
    <w:p w:rsidR="00B67D74" w:rsidRPr="00DC11F5" w:rsidRDefault="00B67D74" w:rsidP="007138DF">
      <w:pPr>
        <w:tabs>
          <w:tab w:val="center" w:pos="4536"/>
          <w:tab w:val="right" w:pos="9072"/>
        </w:tabs>
        <w:jc w:val="both"/>
        <w:rPr>
          <w:i/>
          <w:iCs/>
        </w:rPr>
      </w:pPr>
      <w:r w:rsidRPr="00225551">
        <w:rPr>
          <w:i/>
          <w:iCs/>
        </w:rPr>
        <w:t>-</w:t>
      </w:r>
      <w:r w:rsidRPr="00DC11F5">
        <w:rPr>
          <w:i/>
          <w:iCs/>
        </w:rPr>
        <w:t xml:space="preserve"> дискуссия.</w:t>
      </w:r>
    </w:p>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Pr="00365C4F" w:rsidRDefault="00B67D74" w:rsidP="00900AB7">
      <w:pPr>
        <w:jc w:val="center"/>
        <w:rPr>
          <w:sz w:val="28"/>
          <w:szCs w:val="28"/>
        </w:rPr>
      </w:pPr>
    </w:p>
    <w:p w:rsidR="00B67D74" w:rsidRPr="00365C4F" w:rsidRDefault="00B67D74" w:rsidP="00900AB7">
      <w:pP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Pr="00365C4F" w:rsidRDefault="00B67D74" w:rsidP="00900AB7">
      <w:pPr>
        <w:jc w:val="center"/>
        <w:rPr>
          <w:sz w:val="28"/>
          <w:szCs w:val="28"/>
        </w:rPr>
      </w:pPr>
    </w:p>
    <w:p w:rsidR="00B67D74" w:rsidRPr="00365C4F" w:rsidRDefault="00B67D74" w:rsidP="00900AB7">
      <w:pPr>
        <w:rPr>
          <w:sz w:val="28"/>
          <w:szCs w:val="28"/>
        </w:rPr>
      </w:pPr>
    </w:p>
    <w:p w:rsidR="00B67D74" w:rsidRPr="00365C4F" w:rsidRDefault="00B67D74" w:rsidP="00900AB7">
      <w:pPr>
        <w:jc w:val="center"/>
        <w:rPr>
          <w:sz w:val="28"/>
          <w:szCs w:val="28"/>
        </w:rPr>
      </w:pPr>
    </w:p>
    <w:p w:rsidR="00B67D74" w:rsidRDefault="00B67D74" w:rsidP="008E765E">
      <w:pPr>
        <w:spacing w:line="360" w:lineRule="auto"/>
        <w:jc w:val="right"/>
        <w:rPr>
          <w:b/>
        </w:rPr>
      </w:pPr>
      <w:r>
        <w:rPr>
          <w:b/>
        </w:rPr>
        <w:t>Приложение</w:t>
      </w:r>
    </w:p>
    <w:p w:rsidR="00B67D74" w:rsidRDefault="00B67D74" w:rsidP="00900AB7">
      <w:pPr>
        <w:spacing w:line="360" w:lineRule="auto"/>
        <w:jc w:val="center"/>
        <w:rPr>
          <w:b/>
        </w:rPr>
      </w:pPr>
    </w:p>
    <w:p w:rsidR="00B67D74" w:rsidRDefault="00B67D74" w:rsidP="00900AB7">
      <w:pPr>
        <w:spacing w:line="360" w:lineRule="auto"/>
        <w:jc w:val="center"/>
        <w:rPr>
          <w:b/>
        </w:rPr>
      </w:pPr>
    </w:p>
    <w:p w:rsidR="00B67D74" w:rsidRDefault="00B67D74" w:rsidP="00900AB7">
      <w:pPr>
        <w:spacing w:line="360" w:lineRule="auto"/>
        <w:jc w:val="center"/>
        <w:rPr>
          <w:b/>
        </w:rPr>
      </w:pPr>
    </w:p>
    <w:p w:rsidR="00B67D74" w:rsidRPr="008E765E" w:rsidRDefault="00B67D74" w:rsidP="00900AB7">
      <w:pPr>
        <w:spacing w:line="360" w:lineRule="auto"/>
        <w:jc w:val="center"/>
        <w:rPr>
          <w:b/>
        </w:rPr>
      </w:pPr>
      <w:r w:rsidRPr="008E765E">
        <w:rPr>
          <w:b/>
        </w:rPr>
        <w:t xml:space="preserve">ФОНД ОЦЕНОЧНЫХ СРЕДСТВ </w:t>
      </w:r>
    </w:p>
    <w:p w:rsidR="00B67D74" w:rsidRPr="008E765E" w:rsidRDefault="00B67D74" w:rsidP="00900AB7">
      <w:pPr>
        <w:spacing w:line="360" w:lineRule="auto"/>
        <w:jc w:val="center"/>
        <w:rPr>
          <w:b/>
        </w:rPr>
      </w:pPr>
      <w:r w:rsidRPr="008E765E">
        <w:rPr>
          <w:b/>
        </w:rPr>
        <w:t>ДЛЯ ПРОВЕДЕНИЯ ПРОМЕЖУТОЧНОЙ АТТЕСТАЦИИ</w:t>
      </w:r>
    </w:p>
    <w:p w:rsidR="00B67D74" w:rsidRPr="008E765E" w:rsidRDefault="00B67D74" w:rsidP="00900AB7">
      <w:pPr>
        <w:spacing w:line="360" w:lineRule="auto"/>
        <w:jc w:val="center"/>
        <w:rPr>
          <w:b/>
        </w:rPr>
      </w:pPr>
      <w:r w:rsidRPr="008E765E">
        <w:rPr>
          <w:b/>
        </w:rPr>
        <w:t>ПО ДИСЦИПЛИНЕ</w:t>
      </w:r>
    </w:p>
    <w:p w:rsidR="00B67D74" w:rsidRPr="008E765E" w:rsidRDefault="00B67D74" w:rsidP="00900AB7">
      <w:pPr>
        <w:jc w:val="center"/>
      </w:pPr>
    </w:p>
    <w:p w:rsidR="00B67D74" w:rsidRPr="008E765E" w:rsidRDefault="00B67D74" w:rsidP="00900AB7">
      <w:pPr>
        <w:jc w:val="center"/>
      </w:pPr>
    </w:p>
    <w:p w:rsidR="00B67D74" w:rsidRPr="008E765E" w:rsidRDefault="00B67D74" w:rsidP="00900AB7">
      <w:pPr>
        <w:jc w:val="center"/>
        <w:rPr>
          <w:b/>
        </w:rPr>
      </w:pPr>
      <w:r w:rsidRPr="008E765E">
        <w:rPr>
          <w:b/>
        </w:rPr>
        <w:t>«Основы социального государства»</w:t>
      </w:r>
    </w:p>
    <w:p w:rsidR="00B67D74" w:rsidRPr="008E765E" w:rsidRDefault="00B67D74" w:rsidP="00900AB7">
      <w:pPr>
        <w:jc w:val="center"/>
      </w:pPr>
    </w:p>
    <w:p w:rsidR="00B67D74" w:rsidRPr="00365C4F" w:rsidRDefault="00B67D74" w:rsidP="00900AB7">
      <w:pPr>
        <w:jc w:val="center"/>
        <w:rPr>
          <w:sz w:val="28"/>
          <w:szCs w:val="28"/>
        </w:rPr>
      </w:pPr>
    </w:p>
    <w:p w:rsidR="00B67D74" w:rsidRPr="00365C4F" w:rsidRDefault="00B67D74" w:rsidP="00900AB7">
      <w:pPr>
        <w:jc w:val="center"/>
        <w:rPr>
          <w:sz w:val="28"/>
          <w:szCs w:val="28"/>
        </w:rPr>
      </w:pPr>
    </w:p>
    <w:p w:rsidR="00B67D74" w:rsidRPr="00365C4F"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Pr="00365C4F" w:rsidRDefault="00B67D74" w:rsidP="00900AB7">
      <w:pPr>
        <w:jc w:val="center"/>
        <w:rPr>
          <w:sz w:val="28"/>
          <w:szCs w:val="28"/>
        </w:rPr>
      </w:pPr>
    </w:p>
    <w:p w:rsidR="00B67D74" w:rsidRPr="00365C4F" w:rsidRDefault="00B67D74" w:rsidP="00900AB7">
      <w:pPr>
        <w:jc w:val="center"/>
        <w:rPr>
          <w:sz w:val="28"/>
          <w:szCs w:val="28"/>
        </w:rPr>
      </w:pPr>
    </w:p>
    <w:p w:rsidR="00B67D74" w:rsidRPr="00365C4F" w:rsidRDefault="00B67D74" w:rsidP="00900AB7">
      <w:pPr>
        <w:jc w:val="center"/>
        <w:rPr>
          <w:sz w:val="28"/>
          <w:szCs w:val="28"/>
        </w:rPr>
      </w:pPr>
    </w:p>
    <w:p w:rsidR="00B67D74" w:rsidRPr="00DC11F5" w:rsidRDefault="00B67D74" w:rsidP="007138DF">
      <w:pPr>
        <w:widowControl/>
        <w:numPr>
          <w:ilvl w:val="0"/>
          <w:numId w:val="36"/>
        </w:numPr>
        <w:autoSpaceDE/>
        <w:autoSpaceDN/>
        <w:adjustRightInd/>
        <w:jc w:val="both"/>
        <w:rPr>
          <w:b/>
        </w:rPr>
      </w:pPr>
      <w:r w:rsidRPr="00DC11F5">
        <w:rPr>
          <w:b/>
        </w:rPr>
        <w:t>Паспорт компетенций</w:t>
      </w:r>
    </w:p>
    <w:p w:rsidR="00B67D74" w:rsidRPr="00DC11F5" w:rsidRDefault="00B67D74"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B67D74" w:rsidRPr="00DC11F5" w:rsidTr="006E62C2">
        <w:trPr>
          <w:trHeight w:val="726"/>
        </w:trPr>
        <w:tc>
          <w:tcPr>
            <w:tcW w:w="2093" w:type="dxa"/>
          </w:tcPr>
          <w:p w:rsidR="00B67D74" w:rsidRPr="00DC11F5" w:rsidRDefault="00B67D74" w:rsidP="006E62C2">
            <w:pPr>
              <w:contextualSpacing/>
              <w:jc w:val="both"/>
            </w:pPr>
            <w:r w:rsidRPr="00DC11F5">
              <w:t>Код оцениваемой компетенции (или её части)</w:t>
            </w:r>
          </w:p>
        </w:tc>
        <w:tc>
          <w:tcPr>
            <w:tcW w:w="1843" w:type="dxa"/>
          </w:tcPr>
          <w:p w:rsidR="00B67D74" w:rsidRPr="00DC11F5" w:rsidRDefault="00B67D74" w:rsidP="006E62C2">
            <w:pPr>
              <w:contextualSpacing/>
              <w:jc w:val="both"/>
            </w:pPr>
            <w:r w:rsidRPr="00DC11F5">
              <w:t xml:space="preserve">Вид контроля </w:t>
            </w:r>
          </w:p>
        </w:tc>
        <w:tc>
          <w:tcPr>
            <w:tcW w:w="5953" w:type="dxa"/>
          </w:tcPr>
          <w:p w:rsidR="00B67D74" w:rsidRPr="00DC11F5" w:rsidRDefault="00B67D74" w:rsidP="006E62C2">
            <w:pPr>
              <w:contextualSpacing/>
              <w:jc w:val="both"/>
            </w:pPr>
            <w:r w:rsidRPr="00DC11F5">
              <w:t>Компонент фонда оценочных средств</w:t>
            </w:r>
          </w:p>
        </w:tc>
      </w:tr>
      <w:tr w:rsidR="00B67D74" w:rsidRPr="00DC11F5" w:rsidTr="006E62C2">
        <w:trPr>
          <w:trHeight w:val="242"/>
        </w:trPr>
        <w:tc>
          <w:tcPr>
            <w:tcW w:w="2093" w:type="dxa"/>
            <w:vMerge w:val="restart"/>
          </w:tcPr>
          <w:p w:rsidR="00B67D74" w:rsidRPr="00DC11F5" w:rsidRDefault="00B67D74" w:rsidP="006E62C2">
            <w:r>
              <w:t>ОПК-3</w:t>
            </w:r>
          </w:p>
        </w:tc>
        <w:tc>
          <w:tcPr>
            <w:tcW w:w="1843" w:type="dxa"/>
          </w:tcPr>
          <w:p w:rsidR="00B67D74" w:rsidRPr="00DC11F5" w:rsidRDefault="00B67D74" w:rsidP="006E62C2">
            <w:pPr>
              <w:contextualSpacing/>
              <w:jc w:val="both"/>
            </w:pPr>
            <w:r w:rsidRPr="00DC11F5">
              <w:t>письменный</w:t>
            </w:r>
          </w:p>
        </w:tc>
        <w:tc>
          <w:tcPr>
            <w:tcW w:w="5953" w:type="dxa"/>
          </w:tcPr>
          <w:p w:rsidR="00B67D74" w:rsidRPr="00DC11F5" w:rsidRDefault="00B67D74" w:rsidP="006E62C2">
            <w:pPr>
              <w:tabs>
                <w:tab w:val="left" w:pos="5700"/>
              </w:tabs>
            </w:pPr>
            <w:r>
              <w:t>Решение ситуационных задач</w:t>
            </w:r>
          </w:p>
        </w:tc>
      </w:tr>
      <w:tr w:rsidR="00B67D74" w:rsidRPr="00DC11F5" w:rsidTr="006E62C2">
        <w:trPr>
          <w:trHeight w:val="242"/>
        </w:trPr>
        <w:tc>
          <w:tcPr>
            <w:tcW w:w="2093" w:type="dxa"/>
            <w:vMerge/>
          </w:tcPr>
          <w:p w:rsidR="00B67D74" w:rsidRPr="00DC11F5" w:rsidRDefault="00B67D74" w:rsidP="006E62C2"/>
        </w:tc>
        <w:tc>
          <w:tcPr>
            <w:tcW w:w="1843" w:type="dxa"/>
          </w:tcPr>
          <w:p w:rsidR="00B67D74" w:rsidRPr="00DC11F5" w:rsidRDefault="00B67D74" w:rsidP="006E62C2">
            <w:pPr>
              <w:contextualSpacing/>
              <w:jc w:val="both"/>
            </w:pPr>
            <w:r w:rsidRPr="00DC11F5">
              <w:t>письменный</w:t>
            </w:r>
          </w:p>
        </w:tc>
        <w:tc>
          <w:tcPr>
            <w:tcW w:w="5953" w:type="dxa"/>
          </w:tcPr>
          <w:p w:rsidR="00B67D74" w:rsidRPr="00DC11F5" w:rsidRDefault="00B67D74" w:rsidP="006E62C2">
            <w:pPr>
              <w:tabs>
                <w:tab w:val="left" w:pos="5700"/>
              </w:tabs>
            </w:pPr>
            <w:r>
              <w:t>Комплексное п</w:t>
            </w:r>
            <w:r w:rsidRPr="00DC11F5">
              <w:t>ро</w:t>
            </w:r>
            <w:r>
              <w:t>блемно-аналитическое задание</w:t>
            </w:r>
          </w:p>
        </w:tc>
      </w:tr>
      <w:tr w:rsidR="00B67D74" w:rsidRPr="00DC11F5" w:rsidTr="006E62C2">
        <w:tc>
          <w:tcPr>
            <w:tcW w:w="2093" w:type="dxa"/>
            <w:vMerge/>
          </w:tcPr>
          <w:p w:rsidR="00B67D74" w:rsidRPr="00DC11F5" w:rsidRDefault="00B67D74" w:rsidP="006E62C2">
            <w:pPr>
              <w:contextualSpacing/>
              <w:jc w:val="both"/>
            </w:pPr>
          </w:p>
        </w:tc>
        <w:tc>
          <w:tcPr>
            <w:tcW w:w="1843" w:type="dxa"/>
          </w:tcPr>
          <w:p w:rsidR="00B67D74" w:rsidRPr="00DC11F5" w:rsidRDefault="00B67D74" w:rsidP="006E62C2">
            <w:r w:rsidRPr="00DC11F5">
              <w:t>письменный</w:t>
            </w:r>
          </w:p>
        </w:tc>
        <w:tc>
          <w:tcPr>
            <w:tcW w:w="5953" w:type="dxa"/>
          </w:tcPr>
          <w:p w:rsidR="00B67D74" w:rsidRPr="00DC11F5" w:rsidRDefault="00B67D74" w:rsidP="006E62C2">
            <w:r w:rsidRPr="00DC11F5">
              <w:t xml:space="preserve">Тест </w:t>
            </w:r>
          </w:p>
        </w:tc>
      </w:tr>
      <w:tr w:rsidR="00B67D74" w:rsidRPr="00DC11F5" w:rsidTr="006E62C2">
        <w:tc>
          <w:tcPr>
            <w:tcW w:w="2093" w:type="dxa"/>
            <w:vMerge/>
          </w:tcPr>
          <w:p w:rsidR="00B67D74" w:rsidRPr="00DC11F5" w:rsidRDefault="00B67D74" w:rsidP="006E62C2">
            <w:pPr>
              <w:contextualSpacing/>
              <w:jc w:val="both"/>
            </w:pPr>
          </w:p>
        </w:tc>
        <w:tc>
          <w:tcPr>
            <w:tcW w:w="1843" w:type="dxa"/>
          </w:tcPr>
          <w:p w:rsidR="00B67D74" w:rsidRPr="00DC11F5" w:rsidRDefault="00B67D74" w:rsidP="006E62C2">
            <w:r w:rsidRPr="00DC11F5">
              <w:t>устный</w:t>
            </w:r>
          </w:p>
        </w:tc>
        <w:tc>
          <w:tcPr>
            <w:tcW w:w="5953" w:type="dxa"/>
          </w:tcPr>
          <w:p w:rsidR="00B67D74" w:rsidRPr="00DC11F5" w:rsidRDefault="00B67D74" w:rsidP="006E62C2">
            <w:r>
              <w:t>Вопросы к зачету</w:t>
            </w:r>
          </w:p>
        </w:tc>
      </w:tr>
    </w:tbl>
    <w:p w:rsidR="00B67D74" w:rsidRPr="00DC11F5" w:rsidRDefault="00B67D74" w:rsidP="007138DF">
      <w:pPr>
        <w:ind w:firstLine="567"/>
        <w:jc w:val="both"/>
      </w:pPr>
    </w:p>
    <w:p w:rsidR="00B67D74" w:rsidRPr="00DC11F5" w:rsidRDefault="00B67D74" w:rsidP="007138DF">
      <w:pPr>
        <w:jc w:val="both"/>
        <w:rPr>
          <w:b/>
          <w:lang w:eastAsia="en-US"/>
        </w:rPr>
      </w:pPr>
      <w:r w:rsidRPr="00DC11F5">
        <w:rPr>
          <w:b/>
          <w:lang w:eastAsia="en-US"/>
        </w:rPr>
        <w:t>2.Критерии освоения компетенций</w:t>
      </w:r>
    </w:p>
    <w:p w:rsidR="00B67D74" w:rsidRPr="00DC11F5" w:rsidRDefault="00B67D74" w:rsidP="008E765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67D74" w:rsidRDefault="00B67D74" w:rsidP="008E765E">
      <w:pPr>
        <w:jc w:val="center"/>
        <w:rPr>
          <w:b/>
          <w:bCs/>
          <w:lang w:eastAsia="en-US"/>
        </w:rPr>
      </w:pPr>
    </w:p>
    <w:p w:rsidR="00B67D74" w:rsidRDefault="00B67D74" w:rsidP="008E765E">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67D74" w:rsidRPr="00BF46C4" w:rsidRDefault="00B67D74" w:rsidP="008E765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Шкала оценивания</w:t>
            </w:r>
          </w:p>
        </w:tc>
        <w:tc>
          <w:tcPr>
            <w:tcW w:w="4007" w:type="pct"/>
            <w:vAlign w:val="center"/>
          </w:tcPr>
          <w:p w:rsidR="00B67D74" w:rsidRPr="00BF46C4" w:rsidRDefault="00B67D74" w:rsidP="006E62C2">
            <w:pPr>
              <w:jc w:val="center"/>
              <w:rPr>
                <w:b/>
                <w:lang w:eastAsia="en-US"/>
              </w:rPr>
            </w:pPr>
            <w:r w:rsidRPr="00BF46C4">
              <w:rPr>
                <w:b/>
                <w:bCs/>
                <w:lang w:eastAsia="en-US"/>
              </w:rPr>
              <w:t>Показатели оценивания компетенций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Отлично</w:t>
            </w:r>
          </w:p>
        </w:tc>
        <w:tc>
          <w:tcPr>
            <w:tcW w:w="4007" w:type="pct"/>
          </w:tcPr>
          <w:p w:rsidR="00B67D74" w:rsidRPr="00BF46C4" w:rsidRDefault="00B67D74"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67D74" w:rsidRPr="00BF46C4" w:rsidRDefault="00B67D74" w:rsidP="006E62C2">
            <w:pPr>
              <w:rPr>
                <w:bCs/>
                <w:lang w:eastAsia="en-US"/>
              </w:rPr>
            </w:pPr>
            <w:r w:rsidRPr="00BF46C4">
              <w:rPr>
                <w:bCs/>
                <w:lang w:eastAsia="en-US"/>
              </w:rPr>
              <w:t>- делает квалифицированные выводы и обобщения;</w:t>
            </w:r>
          </w:p>
          <w:p w:rsidR="00B67D74" w:rsidRPr="00BF46C4" w:rsidRDefault="00B67D74" w:rsidP="006E62C2">
            <w:pPr>
              <w:rPr>
                <w:bCs/>
                <w:lang w:eastAsia="en-US"/>
              </w:rPr>
            </w:pPr>
            <w:r w:rsidRPr="00BF46C4">
              <w:rPr>
                <w:bCs/>
                <w:lang w:eastAsia="en-US"/>
              </w:rPr>
              <w:t>- владеет на высококвалифицированном уровне системой понятий.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Хорошо</w:t>
            </w:r>
          </w:p>
        </w:tc>
        <w:tc>
          <w:tcPr>
            <w:tcW w:w="4007" w:type="pct"/>
          </w:tcPr>
          <w:p w:rsidR="00B67D74" w:rsidRPr="00BF46C4" w:rsidRDefault="00B67D74"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67D74" w:rsidRPr="00BF46C4" w:rsidRDefault="00B67D74" w:rsidP="006E62C2">
            <w:pPr>
              <w:rPr>
                <w:bCs/>
                <w:lang w:eastAsia="en-US"/>
              </w:rPr>
            </w:pPr>
            <w:r w:rsidRPr="00BF46C4">
              <w:rPr>
                <w:bCs/>
                <w:lang w:eastAsia="en-US"/>
              </w:rPr>
              <w:t>- затрудняется в формулировании квалифицированных выводов и обобщений;</w:t>
            </w:r>
          </w:p>
          <w:p w:rsidR="00B67D74" w:rsidRPr="00BF46C4" w:rsidRDefault="00B67D74" w:rsidP="006E62C2">
            <w:pPr>
              <w:rPr>
                <w:bCs/>
                <w:lang w:eastAsia="en-US"/>
              </w:rPr>
            </w:pPr>
            <w:r w:rsidRPr="00BF46C4">
              <w:rPr>
                <w:bCs/>
                <w:lang w:eastAsia="en-US"/>
              </w:rPr>
              <w:t>- владеет на достаточном уровне системой понятий.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Удовлетворительно</w:t>
            </w:r>
          </w:p>
        </w:tc>
        <w:tc>
          <w:tcPr>
            <w:tcW w:w="4007" w:type="pct"/>
          </w:tcPr>
          <w:p w:rsidR="00B67D74" w:rsidRPr="00BF46C4" w:rsidRDefault="00B67D74" w:rsidP="006E62C2">
            <w:pPr>
              <w:rPr>
                <w:bCs/>
                <w:lang w:eastAsia="en-US"/>
              </w:rPr>
            </w:pPr>
            <w:r w:rsidRPr="00BF46C4">
              <w:rPr>
                <w:bCs/>
                <w:lang w:eastAsia="en-US"/>
              </w:rPr>
              <w:t>- студент ориентируется в материале, однако затрудняется в его изложении;</w:t>
            </w:r>
          </w:p>
          <w:p w:rsidR="00B67D74" w:rsidRPr="00BF46C4" w:rsidRDefault="00B67D74" w:rsidP="006E62C2">
            <w:pPr>
              <w:rPr>
                <w:bCs/>
                <w:lang w:eastAsia="en-US"/>
              </w:rPr>
            </w:pPr>
            <w:r w:rsidRPr="00BF46C4">
              <w:rPr>
                <w:bCs/>
                <w:lang w:eastAsia="en-US"/>
              </w:rPr>
              <w:t>- показывает недостаточность знаний основной и дополнительной литературы;</w:t>
            </w:r>
          </w:p>
          <w:p w:rsidR="00B67D74" w:rsidRPr="00BF46C4" w:rsidRDefault="00B67D74" w:rsidP="006E62C2">
            <w:pPr>
              <w:rPr>
                <w:bCs/>
                <w:lang w:eastAsia="en-US"/>
              </w:rPr>
            </w:pPr>
            <w:r w:rsidRPr="00BF46C4">
              <w:rPr>
                <w:bCs/>
                <w:lang w:eastAsia="en-US"/>
              </w:rPr>
              <w:t>- слабо аргументирует научные положения;</w:t>
            </w:r>
          </w:p>
          <w:p w:rsidR="00B67D74" w:rsidRPr="00BF46C4" w:rsidRDefault="00B67D74" w:rsidP="006E62C2">
            <w:pPr>
              <w:rPr>
                <w:bCs/>
                <w:lang w:eastAsia="en-US"/>
              </w:rPr>
            </w:pPr>
            <w:r w:rsidRPr="00BF46C4">
              <w:rPr>
                <w:bCs/>
                <w:lang w:eastAsia="en-US"/>
              </w:rPr>
              <w:t>- практически не способен сформулировать выводы и обобщения;</w:t>
            </w:r>
          </w:p>
          <w:p w:rsidR="00B67D74" w:rsidRPr="00BF46C4" w:rsidRDefault="00B67D74" w:rsidP="006E62C2">
            <w:pPr>
              <w:rPr>
                <w:bCs/>
                <w:lang w:eastAsia="en-US"/>
              </w:rPr>
            </w:pPr>
            <w:r w:rsidRPr="00BF46C4">
              <w:rPr>
                <w:bCs/>
                <w:lang w:eastAsia="en-US"/>
              </w:rPr>
              <w:t>- частично владеет системой понятий.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Неудовлетворительно</w:t>
            </w:r>
          </w:p>
        </w:tc>
        <w:tc>
          <w:tcPr>
            <w:tcW w:w="4007" w:type="pct"/>
          </w:tcPr>
          <w:p w:rsidR="00B67D74" w:rsidRPr="00BF46C4" w:rsidRDefault="00B67D74" w:rsidP="006E62C2">
            <w:pPr>
              <w:rPr>
                <w:bCs/>
                <w:lang w:eastAsia="en-US"/>
              </w:rPr>
            </w:pPr>
            <w:r w:rsidRPr="00BF46C4">
              <w:rPr>
                <w:bCs/>
                <w:lang w:eastAsia="en-US"/>
              </w:rPr>
              <w:t>- студент не усвоил значительной части материала;</w:t>
            </w:r>
          </w:p>
          <w:p w:rsidR="00B67D74" w:rsidRPr="00BF46C4" w:rsidRDefault="00B67D74" w:rsidP="006E62C2">
            <w:pPr>
              <w:rPr>
                <w:bCs/>
                <w:lang w:eastAsia="en-US"/>
              </w:rPr>
            </w:pPr>
            <w:r w:rsidRPr="00BF46C4">
              <w:rPr>
                <w:bCs/>
                <w:lang w:eastAsia="en-US"/>
              </w:rPr>
              <w:t>-  не может аргументировать научные положения;</w:t>
            </w:r>
          </w:p>
          <w:p w:rsidR="00B67D74" w:rsidRPr="00BF46C4" w:rsidRDefault="00B67D74" w:rsidP="006E62C2">
            <w:pPr>
              <w:rPr>
                <w:bCs/>
                <w:lang w:eastAsia="en-US"/>
              </w:rPr>
            </w:pPr>
            <w:r w:rsidRPr="00BF46C4">
              <w:rPr>
                <w:bCs/>
                <w:lang w:eastAsia="en-US"/>
              </w:rPr>
              <w:t>- не формулирует квалифицированных выводов и обобщений;</w:t>
            </w:r>
          </w:p>
          <w:p w:rsidR="00B67D74" w:rsidRPr="00BF46C4" w:rsidRDefault="00B67D74" w:rsidP="006E62C2">
            <w:pPr>
              <w:rPr>
                <w:bCs/>
                <w:lang w:eastAsia="en-US"/>
              </w:rPr>
            </w:pPr>
            <w:r w:rsidRPr="00BF46C4">
              <w:rPr>
                <w:bCs/>
                <w:lang w:eastAsia="en-US"/>
              </w:rPr>
              <w:t>- не владеет системой понятий.</w:t>
            </w:r>
          </w:p>
        </w:tc>
      </w:tr>
    </w:tbl>
    <w:p w:rsidR="00B67D74" w:rsidRPr="00BF46C4" w:rsidRDefault="00B67D74" w:rsidP="007138DF">
      <w:pPr>
        <w:jc w:val="center"/>
        <w:rPr>
          <w:bCs/>
          <w:lang w:eastAsia="en-US"/>
        </w:rPr>
      </w:pPr>
    </w:p>
    <w:p w:rsidR="00B67D74" w:rsidRPr="00BF46C4" w:rsidRDefault="00B67D74"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67D74" w:rsidRPr="00BF46C4" w:rsidRDefault="00B67D74" w:rsidP="007138D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67D74" w:rsidRPr="00BF46C4" w:rsidRDefault="00B67D74"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Шкала оценивания</w:t>
            </w:r>
          </w:p>
        </w:tc>
        <w:tc>
          <w:tcPr>
            <w:tcW w:w="3629" w:type="pct"/>
            <w:vAlign w:val="center"/>
          </w:tcPr>
          <w:p w:rsidR="00B67D74" w:rsidRPr="00BF46C4" w:rsidRDefault="00B67D74" w:rsidP="006E62C2">
            <w:pPr>
              <w:jc w:val="center"/>
              <w:rPr>
                <w:b/>
                <w:lang w:eastAsia="en-US"/>
              </w:rPr>
            </w:pPr>
            <w:r w:rsidRPr="00BF46C4">
              <w:rPr>
                <w:b/>
                <w:bCs/>
                <w:lang w:eastAsia="en-US"/>
              </w:rPr>
              <w:t>Показатели оценивания компетенций</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Отлично</w:t>
            </w:r>
          </w:p>
        </w:tc>
        <w:tc>
          <w:tcPr>
            <w:tcW w:w="3629" w:type="pct"/>
          </w:tcPr>
          <w:p w:rsidR="00B67D74" w:rsidRPr="00BF46C4" w:rsidRDefault="00B67D74"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Хорошо</w:t>
            </w:r>
          </w:p>
        </w:tc>
        <w:tc>
          <w:tcPr>
            <w:tcW w:w="3629" w:type="pct"/>
          </w:tcPr>
          <w:p w:rsidR="00B67D74" w:rsidRPr="00BF46C4" w:rsidRDefault="00B67D74"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Удовлетворительно</w:t>
            </w:r>
          </w:p>
        </w:tc>
        <w:tc>
          <w:tcPr>
            <w:tcW w:w="3629" w:type="pct"/>
          </w:tcPr>
          <w:p w:rsidR="00B67D74" w:rsidRPr="00BF46C4" w:rsidRDefault="00B67D74"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Неудовлетворительно</w:t>
            </w:r>
          </w:p>
        </w:tc>
        <w:tc>
          <w:tcPr>
            <w:tcW w:w="3629" w:type="pct"/>
          </w:tcPr>
          <w:p w:rsidR="00B67D74" w:rsidRPr="00BF46C4" w:rsidRDefault="00B67D74" w:rsidP="006E62C2">
            <w:pPr>
              <w:rPr>
                <w:bCs/>
                <w:lang w:eastAsia="en-US"/>
              </w:rPr>
            </w:pPr>
            <w:r w:rsidRPr="00BF46C4">
              <w:rPr>
                <w:bCs/>
                <w:lang w:eastAsia="en-US"/>
              </w:rPr>
              <w:t xml:space="preserve">студент не решил учебно-профессиональную задачу или задание. </w:t>
            </w:r>
          </w:p>
        </w:tc>
      </w:tr>
    </w:tbl>
    <w:p w:rsidR="00B67D74" w:rsidRPr="00BF46C4" w:rsidRDefault="00B67D74" w:rsidP="007138DF">
      <w:pPr>
        <w:jc w:val="center"/>
        <w:rPr>
          <w:bCs/>
          <w:lang w:eastAsia="en-US"/>
        </w:rPr>
      </w:pPr>
    </w:p>
    <w:p w:rsidR="00B67D74" w:rsidRPr="00BF46C4" w:rsidRDefault="00B67D74"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67D74" w:rsidRPr="00BF46C4" w:rsidRDefault="00B67D74"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B67D74" w:rsidRPr="00BF46C4" w:rsidTr="006E62C2">
        <w:trPr>
          <w:jc w:val="center"/>
        </w:trPr>
        <w:tc>
          <w:tcPr>
            <w:tcW w:w="1390" w:type="pct"/>
            <w:vAlign w:val="center"/>
          </w:tcPr>
          <w:p w:rsidR="00B67D74" w:rsidRPr="00BF46C4" w:rsidRDefault="00B67D74" w:rsidP="006E62C2">
            <w:pPr>
              <w:jc w:val="center"/>
              <w:rPr>
                <w:b/>
                <w:lang w:eastAsia="en-US"/>
              </w:rPr>
            </w:pPr>
            <w:r w:rsidRPr="00BF46C4">
              <w:rPr>
                <w:b/>
                <w:lang w:eastAsia="en-US"/>
              </w:rPr>
              <w:t>Шкала оценивания</w:t>
            </w:r>
          </w:p>
        </w:tc>
        <w:tc>
          <w:tcPr>
            <w:tcW w:w="3610" w:type="pct"/>
            <w:vAlign w:val="center"/>
          </w:tcPr>
          <w:p w:rsidR="00B67D74" w:rsidRPr="00BF46C4" w:rsidRDefault="00B67D74" w:rsidP="006E62C2">
            <w:pPr>
              <w:jc w:val="center"/>
              <w:rPr>
                <w:b/>
                <w:lang w:eastAsia="en-US"/>
              </w:rPr>
            </w:pPr>
            <w:r w:rsidRPr="00BF46C4">
              <w:rPr>
                <w:b/>
                <w:bCs/>
                <w:lang w:eastAsia="en-US"/>
              </w:rPr>
              <w:t>Показатели оценивания компетенций</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Отлично</w:t>
            </w:r>
          </w:p>
        </w:tc>
        <w:tc>
          <w:tcPr>
            <w:tcW w:w="3610" w:type="pct"/>
          </w:tcPr>
          <w:p w:rsidR="00B67D74" w:rsidRPr="00BF46C4" w:rsidRDefault="00B67D74"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Хорошо</w:t>
            </w:r>
          </w:p>
        </w:tc>
        <w:tc>
          <w:tcPr>
            <w:tcW w:w="3610" w:type="pct"/>
          </w:tcPr>
          <w:p w:rsidR="00B67D74" w:rsidRPr="00BF46C4" w:rsidRDefault="00B67D74"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Удовлетворительно</w:t>
            </w:r>
          </w:p>
        </w:tc>
        <w:tc>
          <w:tcPr>
            <w:tcW w:w="3610" w:type="pct"/>
          </w:tcPr>
          <w:p w:rsidR="00B67D74" w:rsidRPr="00BF46C4" w:rsidRDefault="00B67D74"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Неудовлетворительно</w:t>
            </w:r>
          </w:p>
        </w:tc>
        <w:tc>
          <w:tcPr>
            <w:tcW w:w="3610" w:type="pct"/>
          </w:tcPr>
          <w:p w:rsidR="00B67D74" w:rsidRPr="00BF46C4" w:rsidRDefault="00B67D74"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67D74" w:rsidRPr="00EE76E0" w:rsidRDefault="00B67D74" w:rsidP="00900AB7">
      <w:pPr>
        <w:ind w:left="360"/>
        <w:jc w:val="both"/>
        <w:rPr>
          <w:b/>
        </w:rPr>
      </w:pPr>
    </w:p>
    <w:p w:rsidR="00B67D74" w:rsidRPr="00EE76E0" w:rsidRDefault="00B67D74" w:rsidP="00900AB7">
      <w:pPr>
        <w:ind w:left="360"/>
        <w:jc w:val="both"/>
        <w:rPr>
          <w:b/>
        </w:rPr>
      </w:pPr>
      <w:r w:rsidRPr="00EE76E0">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67D74" w:rsidRPr="00EE76E0" w:rsidRDefault="00B67D74" w:rsidP="00900AB7">
      <w:pPr>
        <w:pStyle w:val="ListParagraph"/>
        <w:jc w:val="center"/>
        <w:rPr>
          <w:b/>
          <w:color w:val="000000"/>
        </w:rPr>
      </w:pPr>
    </w:p>
    <w:p w:rsidR="00B67D74" w:rsidRPr="00EE76E0" w:rsidRDefault="00B67D74" w:rsidP="00900AB7">
      <w:pPr>
        <w:pStyle w:val="ListParagraph"/>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B67D74" w:rsidRPr="00EE76E0" w:rsidRDefault="00B67D74" w:rsidP="00900AB7"/>
    <w:p w:rsidR="00B67D74" w:rsidRPr="00EE76E0" w:rsidRDefault="00B67D74" w:rsidP="00900AB7">
      <w:pPr>
        <w:rPr>
          <w:b/>
        </w:rPr>
      </w:pPr>
      <w:r w:rsidRPr="00EE76E0">
        <w:rPr>
          <w:b/>
        </w:rPr>
        <w:t xml:space="preserve">Тест </w:t>
      </w:r>
    </w:p>
    <w:p w:rsidR="00B67D74" w:rsidRPr="00EE76E0" w:rsidRDefault="00B67D74" w:rsidP="00900AB7">
      <w:pPr>
        <w:jc w:val="both"/>
      </w:pPr>
    </w:p>
    <w:p w:rsidR="00B67D74" w:rsidRPr="008E765E" w:rsidRDefault="00B67D74" w:rsidP="008E765E">
      <w:pPr>
        <w:pStyle w:val="Heading2"/>
        <w:keepLines w:val="0"/>
        <w:spacing w:before="0"/>
        <w:rPr>
          <w:rFonts w:ascii="Times New Roman" w:hAnsi="Times New Roman"/>
          <w:b/>
          <w:color w:val="auto"/>
          <w:sz w:val="24"/>
          <w:szCs w:val="24"/>
        </w:rPr>
      </w:pPr>
      <w:r w:rsidRPr="008E765E">
        <w:rPr>
          <w:rFonts w:ascii="Times New Roman" w:hAnsi="Times New Roman"/>
          <w:b/>
          <w:color w:val="auto"/>
          <w:sz w:val="24"/>
          <w:szCs w:val="24"/>
        </w:rPr>
        <w:t>1.Каковы признаки государства.</w:t>
      </w:r>
    </w:p>
    <w:p w:rsidR="00B67D74" w:rsidRPr="007F3CB7" w:rsidRDefault="00B67D74"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B67D74" w:rsidRPr="007F3CB7" w:rsidRDefault="00B67D74"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B67D74" w:rsidRPr="007F3CB7" w:rsidRDefault="00B67D74" w:rsidP="00900AB7">
      <w:pPr>
        <w:widowControl/>
        <w:numPr>
          <w:ilvl w:val="0"/>
          <w:numId w:val="17"/>
        </w:numPr>
        <w:autoSpaceDE/>
        <w:autoSpaceDN/>
        <w:adjustRightInd/>
        <w:jc w:val="both"/>
      </w:pPr>
      <w:r w:rsidRPr="007F3CB7">
        <w:t>Специальный аппарат принуждения;</w:t>
      </w:r>
    </w:p>
    <w:p w:rsidR="00B67D74" w:rsidRPr="007F3CB7" w:rsidRDefault="00B67D74" w:rsidP="00900AB7">
      <w:pPr>
        <w:widowControl/>
        <w:numPr>
          <w:ilvl w:val="0"/>
          <w:numId w:val="17"/>
        </w:numPr>
        <w:autoSpaceDE/>
        <w:autoSpaceDN/>
        <w:adjustRightInd/>
        <w:jc w:val="both"/>
      </w:pPr>
      <w:r w:rsidRPr="007F3CB7">
        <w:t>Право, как система обязательных правил поведения;</w:t>
      </w:r>
    </w:p>
    <w:p w:rsidR="00B67D74" w:rsidRPr="007F3CB7" w:rsidRDefault="00B67D74" w:rsidP="00900AB7">
      <w:pPr>
        <w:widowControl/>
        <w:numPr>
          <w:ilvl w:val="0"/>
          <w:numId w:val="17"/>
        </w:numPr>
        <w:autoSpaceDE/>
        <w:autoSpaceDN/>
        <w:adjustRightInd/>
        <w:jc w:val="both"/>
      </w:pPr>
      <w:r w:rsidRPr="007F3CB7">
        <w:t>Все вышеуказанные.</w:t>
      </w:r>
    </w:p>
    <w:p w:rsidR="00B67D74" w:rsidRPr="007F3CB7" w:rsidRDefault="00B67D74" w:rsidP="00900AB7">
      <w:pPr>
        <w:jc w:val="both"/>
      </w:pPr>
    </w:p>
    <w:p w:rsidR="00B67D74" w:rsidRPr="008E765E" w:rsidRDefault="00B67D74" w:rsidP="008E765E">
      <w:pPr>
        <w:pStyle w:val="Heading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Что такое функции государства.</w:t>
      </w:r>
    </w:p>
    <w:p w:rsidR="00B67D74" w:rsidRPr="007F3CB7" w:rsidRDefault="00B67D74"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B67D74" w:rsidRPr="007F3CB7" w:rsidRDefault="00B67D74" w:rsidP="00900AB7">
      <w:pPr>
        <w:widowControl/>
        <w:numPr>
          <w:ilvl w:val="0"/>
          <w:numId w:val="18"/>
        </w:numPr>
        <w:autoSpaceDE/>
        <w:autoSpaceDN/>
        <w:adjustRightInd/>
        <w:jc w:val="both"/>
      </w:pPr>
      <w:r w:rsidRPr="007F3CB7">
        <w:t>Это решение экономических задач в период кризиса;</w:t>
      </w:r>
    </w:p>
    <w:p w:rsidR="00B67D74" w:rsidRPr="007F3CB7" w:rsidRDefault="00B67D74"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B67D74" w:rsidRPr="007F3CB7" w:rsidRDefault="00B67D74"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B67D74" w:rsidRPr="007F3CB7" w:rsidRDefault="00B67D74" w:rsidP="00900AB7">
      <w:pPr>
        <w:ind w:left="360"/>
        <w:jc w:val="both"/>
      </w:pPr>
    </w:p>
    <w:p w:rsidR="00B67D74" w:rsidRPr="008E765E" w:rsidRDefault="00B67D74" w:rsidP="008E765E">
      <w:pPr>
        <w:pStyle w:val="Heading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Какие формы осуществления государственных функций вы знаете.</w:t>
      </w:r>
    </w:p>
    <w:p w:rsidR="00B67D74" w:rsidRPr="007F3CB7" w:rsidRDefault="00B67D74"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B67D74" w:rsidRPr="007F3CB7" w:rsidRDefault="00B67D74"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B67D74" w:rsidRPr="007F3CB7" w:rsidRDefault="00B67D74"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B67D74" w:rsidRPr="007F3CB7" w:rsidRDefault="00B67D74"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B67D74" w:rsidRPr="007F3CB7" w:rsidRDefault="00B67D74" w:rsidP="00900AB7">
      <w:pPr>
        <w:jc w:val="both"/>
      </w:pPr>
    </w:p>
    <w:p w:rsidR="00B67D74" w:rsidRPr="008E765E" w:rsidRDefault="00B67D74" w:rsidP="008E765E">
      <w:pPr>
        <w:pStyle w:val="Heading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Что включает в себя понятие «форма государства».</w:t>
      </w:r>
    </w:p>
    <w:p w:rsidR="00B67D74" w:rsidRPr="007F3CB7" w:rsidRDefault="00B67D74"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B67D74" w:rsidRPr="007F3CB7" w:rsidRDefault="00B67D74"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B67D74" w:rsidRPr="007F3CB7" w:rsidRDefault="00B67D74" w:rsidP="00900AB7">
      <w:pPr>
        <w:widowControl/>
        <w:numPr>
          <w:ilvl w:val="0"/>
          <w:numId w:val="20"/>
        </w:numPr>
        <w:autoSpaceDE/>
        <w:autoSpaceDN/>
        <w:adjustRightInd/>
        <w:jc w:val="both"/>
      </w:pPr>
      <w:r w:rsidRPr="007F3CB7">
        <w:t>Форма правления, демократический режим;</w:t>
      </w:r>
    </w:p>
    <w:p w:rsidR="00B67D74" w:rsidRPr="007F3CB7" w:rsidRDefault="00B67D74"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B67D74" w:rsidRPr="007F3CB7" w:rsidRDefault="00B67D74"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B67D74" w:rsidRPr="007F3CB7" w:rsidRDefault="00B67D74" w:rsidP="00900AB7">
      <w:pPr>
        <w:jc w:val="both"/>
      </w:pPr>
    </w:p>
    <w:p w:rsidR="00B67D74" w:rsidRPr="008E765E" w:rsidRDefault="00B67D74" w:rsidP="008E765E">
      <w:pPr>
        <w:pStyle w:val="Heading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Государство по форме устройства может быть.</w:t>
      </w:r>
    </w:p>
    <w:p w:rsidR="00B67D74" w:rsidRPr="007F3CB7" w:rsidRDefault="00B67D74" w:rsidP="00900AB7">
      <w:pPr>
        <w:widowControl/>
        <w:numPr>
          <w:ilvl w:val="0"/>
          <w:numId w:val="21"/>
        </w:numPr>
        <w:autoSpaceDE/>
        <w:autoSpaceDN/>
        <w:adjustRightInd/>
        <w:jc w:val="both"/>
      </w:pPr>
      <w:r w:rsidRPr="007F3CB7">
        <w:t>Президентское, парламентарное;</w:t>
      </w:r>
    </w:p>
    <w:p w:rsidR="00B67D74" w:rsidRPr="007F3CB7" w:rsidRDefault="00B67D74" w:rsidP="00900AB7">
      <w:pPr>
        <w:widowControl/>
        <w:numPr>
          <w:ilvl w:val="0"/>
          <w:numId w:val="21"/>
        </w:numPr>
        <w:autoSpaceDE/>
        <w:autoSpaceDN/>
        <w:adjustRightInd/>
        <w:jc w:val="both"/>
      </w:pPr>
      <w:r w:rsidRPr="007F3CB7">
        <w:t>Монархическое, республиканское;</w:t>
      </w:r>
    </w:p>
    <w:p w:rsidR="00B67D74" w:rsidRPr="007F3CB7" w:rsidRDefault="00B67D74" w:rsidP="00900AB7">
      <w:pPr>
        <w:widowControl/>
        <w:numPr>
          <w:ilvl w:val="0"/>
          <w:numId w:val="21"/>
        </w:numPr>
        <w:autoSpaceDE/>
        <w:autoSpaceDN/>
        <w:adjustRightInd/>
        <w:jc w:val="both"/>
      </w:pPr>
      <w:r w:rsidRPr="007F3CB7">
        <w:t>Унитарное, федеративное;</w:t>
      </w:r>
    </w:p>
    <w:p w:rsidR="00B67D74" w:rsidRPr="007F3CB7" w:rsidRDefault="00B67D74" w:rsidP="00900AB7">
      <w:pPr>
        <w:widowControl/>
        <w:numPr>
          <w:ilvl w:val="0"/>
          <w:numId w:val="21"/>
        </w:numPr>
        <w:autoSpaceDE/>
        <w:autoSpaceDN/>
        <w:adjustRightInd/>
        <w:jc w:val="both"/>
      </w:pPr>
      <w:r w:rsidRPr="007F3CB7">
        <w:t>Демократическое, фашистское;</w:t>
      </w:r>
    </w:p>
    <w:p w:rsidR="00B67D74" w:rsidRPr="007F3CB7" w:rsidRDefault="00B67D74" w:rsidP="00900AB7">
      <w:pPr>
        <w:widowControl/>
        <w:numPr>
          <w:ilvl w:val="0"/>
          <w:numId w:val="21"/>
        </w:numPr>
        <w:autoSpaceDE/>
        <w:autoSpaceDN/>
        <w:adjustRightInd/>
        <w:jc w:val="both"/>
      </w:pPr>
      <w:r w:rsidRPr="007F3CB7">
        <w:t>Парламентарное, монархическое.</w:t>
      </w:r>
    </w:p>
    <w:p w:rsidR="00B67D74" w:rsidRPr="007F3CB7" w:rsidRDefault="00B67D74" w:rsidP="00900AB7">
      <w:pPr>
        <w:jc w:val="both"/>
      </w:pPr>
    </w:p>
    <w:p w:rsidR="00B67D74" w:rsidRPr="008E765E" w:rsidRDefault="00B67D74" w:rsidP="008E765E">
      <w:pPr>
        <w:pStyle w:val="Heading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Каковы признаки права.</w:t>
      </w:r>
    </w:p>
    <w:p w:rsidR="00B67D74" w:rsidRPr="007F3CB7" w:rsidRDefault="00B67D74"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B67D74" w:rsidRPr="007F3CB7" w:rsidRDefault="00B67D74"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B67D74" w:rsidRPr="007F3CB7" w:rsidRDefault="00B67D74"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B67D74" w:rsidRPr="007F3CB7" w:rsidRDefault="00B67D74"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B67D74" w:rsidRPr="007F3CB7" w:rsidRDefault="00B67D74" w:rsidP="00900AB7">
      <w:pPr>
        <w:jc w:val="both"/>
      </w:pPr>
    </w:p>
    <w:p w:rsidR="00B67D74" w:rsidRPr="008E765E" w:rsidRDefault="00B67D74" w:rsidP="008E765E">
      <w:pPr>
        <w:pStyle w:val="Heading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Какими признаками характеризуется норма права.</w:t>
      </w:r>
    </w:p>
    <w:p w:rsidR="00B67D74" w:rsidRPr="007F3CB7" w:rsidRDefault="00B67D74"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B67D74" w:rsidRPr="007F3CB7" w:rsidRDefault="00B67D74"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B67D74" w:rsidRPr="007F3CB7" w:rsidRDefault="00B67D74"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B67D74" w:rsidRPr="007F3CB7" w:rsidRDefault="00B67D74" w:rsidP="00900AB7">
      <w:pPr>
        <w:widowControl/>
        <w:numPr>
          <w:ilvl w:val="0"/>
          <w:numId w:val="23"/>
        </w:numPr>
        <w:autoSpaceDE/>
        <w:autoSpaceDN/>
        <w:adjustRightInd/>
      </w:pPr>
      <w:r w:rsidRPr="007F3CB7">
        <w:t>Возлагает наопределенных субъектов обязанности, регулирует межличностные отношения в семье.</w:t>
      </w:r>
    </w:p>
    <w:p w:rsidR="00B67D74" w:rsidRPr="007F3CB7" w:rsidRDefault="00B67D74" w:rsidP="00900AB7">
      <w:pPr>
        <w:jc w:val="both"/>
      </w:pPr>
    </w:p>
    <w:p w:rsidR="00B67D74" w:rsidRPr="008E765E" w:rsidRDefault="00B67D74" w:rsidP="008E765E">
      <w:pPr>
        <w:pStyle w:val="Heading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На какие основные группы делятся функции государства.</w:t>
      </w:r>
    </w:p>
    <w:p w:rsidR="00B67D74" w:rsidRPr="007F3CB7" w:rsidRDefault="00B67D74" w:rsidP="00900AB7">
      <w:pPr>
        <w:widowControl/>
        <w:numPr>
          <w:ilvl w:val="0"/>
          <w:numId w:val="24"/>
        </w:numPr>
        <w:autoSpaceDE/>
        <w:autoSpaceDN/>
        <w:adjustRightInd/>
        <w:jc w:val="both"/>
      </w:pPr>
      <w:r w:rsidRPr="007F3CB7">
        <w:t>Экономические и социальные функции;</w:t>
      </w:r>
    </w:p>
    <w:p w:rsidR="00B67D74" w:rsidRPr="007F3CB7" w:rsidRDefault="00B67D74" w:rsidP="00900AB7">
      <w:pPr>
        <w:widowControl/>
        <w:numPr>
          <w:ilvl w:val="0"/>
          <w:numId w:val="24"/>
        </w:numPr>
        <w:autoSpaceDE/>
        <w:autoSpaceDN/>
        <w:adjustRightInd/>
        <w:jc w:val="both"/>
      </w:pPr>
      <w:r w:rsidRPr="007F3CB7">
        <w:t>Постоянные и временные;</w:t>
      </w:r>
    </w:p>
    <w:p w:rsidR="00B67D74" w:rsidRPr="007F3CB7" w:rsidRDefault="00B67D74"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B67D74" w:rsidRPr="007F3CB7" w:rsidRDefault="00B67D74" w:rsidP="00900AB7">
      <w:pPr>
        <w:widowControl/>
        <w:numPr>
          <w:ilvl w:val="0"/>
          <w:numId w:val="24"/>
        </w:numPr>
        <w:autoSpaceDE/>
        <w:autoSpaceDN/>
        <w:adjustRightInd/>
        <w:jc w:val="both"/>
      </w:pPr>
      <w:r w:rsidRPr="007F3CB7">
        <w:t>На внутренние и внешние.</w:t>
      </w:r>
    </w:p>
    <w:p w:rsidR="00B67D74" w:rsidRPr="008E765E" w:rsidRDefault="00B67D74" w:rsidP="008E765E">
      <w:pPr>
        <w:pStyle w:val="Heading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Норма права - это...</w:t>
      </w:r>
    </w:p>
    <w:p w:rsidR="00B67D74" w:rsidRPr="007F3CB7" w:rsidRDefault="00B67D74" w:rsidP="00900AB7">
      <w:pPr>
        <w:widowControl/>
        <w:numPr>
          <w:ilvl w:val="0"/>
          <w:numId w:val="25"/>
        </w:numPr>
        <w:autoSpaceDE/>
        <w:autoSpaceDN/>
        <w:adjustRightInd/>
      </w:pPr>
      <w:r w:rsidRPr="007F3CB7">
        <w:t>Правило поведения, выражающее волю и интересы народа.</w:t>
      </w:r>
    </w:p>
    <w:p w:rsidR="00B67D74" w:rsidRPr="007F3CB7" w:rsidRDefault="00B67D74"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B67D74" w:rsidRPr="007F3CB7" w:rsidRDefault="00B67D74" w:rsidP="00900AB7">
      <w:pPr>
        <w:widowControl/>
        <w:numPr>
          <w:ilvl w:val="0"/>
          <w:numId w:val="25"/>
        </w:numPr>
        <w:autoSpaceDE/>
        <w:autoSpaceDN/>
        <w:adjustRightInd/>
      </w:pPr>
      <w:r w:rsidRPr="007F3CB7">
        <w:t>Конкретное правило поведения.</w:t>
      </w:r>
    </w:p>
    <w:p w:rsidR="00B67D74" w:rsidRPr="007F3CB7" w:rsidRDefault="00B67D74" w:rsidP="00900AB7">
      <w:pPr>
        <w:widowControl/>
        <w:numPr>
          <w:ilvl w:val="0"/>
          <w:numId w:val="25"/>
        </w:numPr>
        <w:autoSpaceDE/>
        <w:autoSpaceDN/>
        <w:adjustRightInd/>
      </w:pPr>
      <w:r w:rsidRPr="007F3CB7">
        <w:t>Узаконенный государством, обязательный порядок.</w:t>
      </w:r>
    </w:p>
    <w:p w:rsidR="00B67D74" w:rsidRPr="007F3CB7" w:rsidRDefault="00B67D74" w:rsidP="00900AB7">
      <w:pPr>
        <w:widowControl/>
        <w:numPr>
          <w:ilvl w:val="0"/>
          <w:numId w:val="25"/>
        </w:numPr>
        <w:autoSpaceDE/>
        <w:autoSpaceDN/>
        <w:adjustRightInd/>
      </w:pPr>
      <w:r w:rsidRPr="007F3CB7">
        <w:t>Повелительное предписание.</w:t>
      </w:r>
    </w:p>
    <w:p w:rsidR="00B67D74" w:rsidRPr="008E765E" w:rsidRDefault="00B67D74" w:rsidP="00900AB7">
      <w:pPr>
        <w:rPr>
          <w:b/>
        </w:rPr>
      </w:pPr>
    </w:p>
    <w:p w:rsidR="00B67D74" w:rsidRPr="008E765E" w:rsidRDefault="00B67D74" w:rsidP="008E765E">
      <w:pPr>
        <w:pStyle w:val="Heading2"/>
        <w:keepLines w:val="0"/>
        <w:numPr>
          <w:ilvl w:val="0"/>
          <w:numId w:val="36"/>
        </w:numPr>
        <w:spacing w:before="0"/>
        <w:ind w:left="426" w:hanging="426"/>
        <w:rPr>
          <w:rFonts w:ascii="Times New Roman" w:hAnsi="Times New Roman"/>
          <w:b/>
          <w:color w:val="auto"/>
          <w:sz w:val="24"/>
          <w:szCs w:val="24"/>
        </w:rPr>
      </w:pPr>
      <w:r w:rsidRPr="008E765E">
        <w:rPr>
          <w:rFonts w:ascii="Times New Roman" w:hAnsi="Times New Roman"/>
          <w:b/>
          <w:color w:val="auto"/>
          <w:sz w:val="24"/>
          <w:szCs w:val="24"/>
        </w:rPr>
        <w:t>Какая отрасль права является юридическим фундаментом для всех отраслей права</w:t>
      </w:r>
    </w:p>
    <w:p w:rsidR="00B67D74" w:rsidRPr="007F3CB7" w:rsidRDefault="00B67D74" w:rsidP="00900AB7">
      <w:pPr>
        <w:widowControl/>
        <w:numPr>
          <w:ilvl w:val="0"/>
          <w:numId w:val="26"/>
        </w:numPr>
        <w:autoSpaceDE/>
        <w:autoSpaceDN/>
        <w:adjustRightInd/>
      </w:pPr>
      <w:r w:rsidRPr="007F3CB7">
        <w:t>Административное право,</w:t>
      </w:r>
    </w:p>
    <w:p w:rsidR="00B67D74" w:rsidRPr="007F3CB7" w:rsidRDefault="00B67D74" w:rsidP="00900AB7">
      <w:pPr>
        <w:widowControl/>
        <w:numPr>
          <w:ilvl w:val="0"/>
          <w:numId w:val="26"/>
        </w:numPr>
        <w:autoSpaceDE/>
        <w:autoSpaceDN/>
        <w:adjustRightInd/>
      </w:pPr>
      <w:r w:rsidRPr="007F3CB7">
        <w:t>Конституционное право.</w:t>
      </w:r>
    </w:p>
    <w:p w:rsidR="00B67D74" w:rsidRPr="007F3CB7" w:rsidRDefault="00B67D74" w:rsidP="00900AB7">
      <w:pPr>
        <w:widowControl/>
        <w:numPr>
          <w:ilvl w:val="0"/>
          <w:numId w:val="26"/>
        </w:numPr>
        <w:autoSpaceDE/>
        <w:autoSpaceDN/>
        <w:adjustRightInd/>
      </w:pPr>
      <w:r w:rsidRPr="007F3CB7">
        <w:t>Гражданское право.</w:t>
      </w:r>
    </w:p>
    <w:p w:rsidR="00B67D74" w:rsidRPr="007F3CB7" w:rsidRDefault="00B67D74" w:rsidP="00900AB7">
      <w:pPr>
        <w:widowControl/>
        <w:numPr>
          <w:ilvl w:val="0"/>
          <w:numId w:val="26"/>
        </w:numPr>
        <w:autoSpaceDE/>
        <w:autoSpaceDN/>
        <w:adjustRightInd/>
      </w:pPr>
      <w:r w:rsidRPr="007F3CB7">
        <w:t>Наследственное право.</w:t>
      </w:r>
    </w:p>
    <w:p w:rsidR="00B67D74" w:rsidRPr="007F3CB7" w:rsidRDefault="00B67D74" w:rsidP="00900AB7">
      <w:pPr>
        <w:widowControl/>
        <w:numPr>
          <w:ilvl w:val="0"/>
          <w:numId w:val="26"/>
        </w:numPr>
        <w:autoSpaceDE/>
        <w:autoSpaceDN/>
        <w:adjustRightInd/>
      </w:pPr>
      <w:r w:rsidRPr="007F3CB7">
        <w:t>Финансовое право.</w:t>
      </w:r>
    </w:p>
    <w:p w:rsidR="00B67D74" w:rsidRPr="007F3CB7" w:rsidRDefault="00B67D74" w:rsidP="00900AB7"/>
    <w:p w:rsidR="00B67D74" w:rsidRPr="008E765E" w:rsidRDefault="00B67D74" w:rsidP="008E765E">
      <w:pPr>
        <w:pStyle w:val="Heading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Какой закон является основным в государстве</w:t>
      </w:r>
    </w:p>
    <w:p w:rsidR="00B67D74" w:rsidRPr="007F3CB7" w:rsidRDefault="00B67D74" w:rsidP="00900AB7">
      <w:pPr>
        <w:widowControl/>
        <w:numPr>
          <w:ilvl w:val="0"/>
          <w:numId w:val="27"/>
        </w:numPr>
        <w:autoSpaceDE/>
        <w:autoSpaceDN/>
        <w:adjustRightInd/>
      </w:pPr>
      <w:r w:rsidRPr="007F3CB7">
        <w:t>Федеральный закон.</w:t>
      </w:r>
    </w:p>
    <w:p w:rsidR="00B67D74" w:rsidRPr="007F3CB7" w:rsidRDefault="00B67D74" w:rsidP="00900AB7">
      <w:pPr>
        <w:widowControl/>
        <w:numPr>
          <w:ilvl w:val="0"/>
          <w:numId w:val="27"/>
        </w:numPr>
        <w:autoSpaceDE/>
        <w:autoSpaceDN/>
        <w:adjustRightInd/>
      </w:pPr>
      <w:r w:rsidRPr="007F3CB7">
        <w:t>Указ Президента,</w:t>
      </w:r>
    </w:p>
    <w:p w:rsidR="00B67D74" w:rsidRPr="007F3CB7" w:rsidRDefault="00B67D74" w:rsidP="00900AB7">
      <w:pPr>
        <w:widowControl/>
        <w:numPr>
          <w:ilvl w:val="0"/>
          <w:numId w:val="27"/>
        </w:numPr>
        <w:autoSpaceDE/>
        <w:autoSpaceDN/>
        <w:adjustRightInd/>
      </w:pPr>
      <w:r w:rsidRPr="007F3CB7">
        <w:t>Постановление правительства.</w:t>
      </w:r>
    </w:p>
    <w:p w:rsidR="00B67D74" w:rsidRPr="007F3CB7" w:rsidRDefault="00B67D74" w:rsidP="00900AB7">
      <w:pPr>
        <w:widowControl/>
        <w:numPr>
          <w:ilvl w:val="0"/>
          <w:numId w:val="27"/>
        </w:numPr>
        <w:autoSpaceDE/>
        <w:autoSpaceDN/>
        <w:adjustRightInd/>
      </w:pPr>
      <w:r w:rsidRPr="007F3CB7">
        <w:t>Конституция.</w:t>
      </w:r>
    </w:p>
    <w:p w:rsidR="00B67D74" w:rsidRPr="007F3CB7" w:rsidRDefault="00B67D74" w:rsidP="00900AB7">
      <w:pPr>
        <w:widowControl/>
        <w:numPr>
          <w:ilvl w:val="0"/>
          <w:numId w:val="27"/>
        </w:numPr>
        <w:autoSpaceDE/>
        <w:autoSpaceDN/>
        <w:adjustRightInd/>
      </w:pPr>
      <w:r w:rsidRPr="007F3CB7">
        <w:t>Закон субъекта федерации.</w:t>
      </w:r>
    </w:p>
    <w:p w:rsidR="00B67D74" w:rsidRPr="008E765E" w:rsidRDefault="00B67D74" w:rsidP="00900AB7">
      <w:pPr>
        <w:ind w:left="360"/>
        <w:rPr>
          <w:b/>
        </w:rPr>
      </w:pPr>
    </w:p>
    <w:p w:rsidR="00B67D74" w:rsidRPr="008E765E" w:rsidRDefault="00B67D74" w:rsidP="00900AB7">
      <w:pPr>
        <w:jc w:val="both"/>
        <w:rPr>
          <w:b/>
        </w:rPr>
      </w:pPr>
      <w:r w:rsidRPr="008E765E">
        <w:rPr>
          <w:b/>
        </w:rPr>
        <w:t>12. Основоположником идеи социального государства является:</w:t>
      </w:r>
    </w:p>
    <w:p w:rsidR="00B67D74" w:rsidRPr="007F3CB7" w:rsidRDefault="00B67D74" w:rsidP="00900AB7">
      <w:pPr>
        <w:jc w:val="both"/>
      </w:pPr>
      <w:r w:rsidRPr="007F3CB7">
        <w:t>а) Дэвид Истон</w:t>
      </w:r>
    </w:p>
    <w:p w:rsidR="00B67D74" w:rsidRPr="007F3CB7" w:rsidRDefault="00B67D74" w:rsidP="00900AB7">
      <w:pPr>
        <w:jc w:val="both"/>
      </w:pPr>
      <w:r w:rsidRPr="007F3CB7">
        <w:t>б) Макс Вебер</w:t>
      </w:r>
    </w:p>
    <w:p w:rsidR="00B67D74" w:rsidRPr="007F3CB7" w:rsidRDefault="00B67D74" w:rsidP="00900AB7">
      <w:pPr>
        <w:jc w:val="both"/>
      </w:pPr>
      <w:r w:rsidRPr="007F3CB7">
        <w:t>в) Карл Маркс</w:t>
      </w:r>
    </w:p>
    <w:p w:rsidR="00B67D74" w:rsidRPr="007F3CB7" w:rsidRDefault="00B67D74" w:rsidP="00900AB7">
      <w:pPr>
        <w:jc w:val="both"/>
      </w:pPr>
      <w:r w:rsidRPr="007F3CB7">
        <w:t>г) Лоренц фон Штейн</w:t>
      </w:r>
    </w:p>
    <w:p w:rsidR="00B67D74" w:rsidRPr="007F3CB7" w:rsidRDefault="00B67D74" w:rsidP="00900AB7">
      <w:pPr>
        <w:jc w:val="both"/>
      </w:pPr>
    </w:p>
    <w:p w:rsidR="00B67D74" w:rsidRPr="007F3CB7" w:rsidRDefault="00B67D74" w:rsidP="00900AB7">
      <w:pPr>
        <w:jc w:val="both"/>
      </w:pPr>
      <w:r w:rsidRPr="007F3CB7">
        <w:t xml:space="preserve">13. </w:t>
      </w:r>
      <w:r w:rsidRPr="008E765E">
        <w:rPr>
          <w:b/>
        </w:rPr>
        <w:t>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w:t>
      </w:r>
    </w:p>
    <w:p w:rsidR="00B67D74" w:rsidRPr="007F3CB7" w:rsidRDefault="00B67D74" w:rsidP="00900AB7">
      <w:pPr>
        <w:jc w:val="both"/>
      </w:pPr>
      <w:r w:rsidRPr="007F3CB7">
        <w:t>а) А. Вагнер</w:t>
      </w:r>
    </w:p>
    <w:p w:rsidR="00B67D74" w:rsidRPr="007F3CB7" w:rsidRDefault="00B67D74" w:rsidP="00900AB7">
      <w:pPr>
        <w:jc w:val="both"/>
      </w:pPr>
      <w:r w:rsidRPr="007F3CB7">
        <w:t>б) Ф. Энгельс</w:t>
      </w:r>
    </w:p>
    <w:p w:rsidR="00B67D74" w:rsidRPr="007F3CB7" w:rsidRDefault="00B67D74" w:rsidP="00900AB7">
      <w:pPr>
        <w:jc w:val="both"/>
      </w:pPr>
      <w:r w:rsidRPr="007F3CB7">
        <w:t>в) Ф. Тённис</w:t>
      </w:r>
    </w:p>
    <w:p w:rsidR="00B67D74" w:rsidRPr="007F3CB7" w:rsidRDefault="00B67D74" w:rsidP="00900AB7">
      <w:pPr>
        <w:jc w:val="both"/>
      </w:pPr>
      <w:r w:rsidRPr="007F3CB7">
        <w:t>г) К. Хаусхофер</w:t>
      </w:r>
    </w:p>
    <w:p w:rsidR="00B67D74" w:rsidRPr="007F3CB7" w:rsidRDefault="00B67D74" w:rsidP="00900AB7">
      <w:pPr>
        <w:jc w:val="both"/>
      </w:pPr>
    </w:p>
    <w:p w:rsidR="00B67D74" w:rsidRPr="007F3CB7" w:rsidRDefault="00B67D74" w:rsidP="00900AB7">
      <w:pPr>
        <w:jc w:val="both"/>
      </w:pPr>
      <w:r w:rsidRPr="007F3CB7">
        <w:t xml:space="preserve">14. </w:t>
      </w:r>
      <w:r w:rsidRPr="008E765E">
        <w:rPr>
          <w:b/>
        </w:rPr>
        <w:t>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w:t>
      </w:r>
    </w:p>
    <w:p w:rsidR="00B67D74" w:rsidRPr="007F3CB7" w:rsidRDefault="00B67D74" w:rsidP="00900AB7">
      <w:pPr>
        <w:jc w:val="both"/>
      </w:pPr>
      <w:r w:rsidRPr="007F3CB7">
        <w:t>а) правовое</w:t>
      </w:r>
    </w:p>
    <w:p w:rsidR="00B67D74" w:rsidRPr="007F3CB7" w:rsidRDefault="00B67D74" w:rsidP="00900AB7">
      <w:pPr>
        <w:jc w:val="both"/>
      </w:pPr>
      <w:r w:rsidRPr="007F3CB7">
        <w:t>б) социальное</w:t>
      </w:r>
    </w:p>
    <w:p w:rsidR="00B67D74" w:rsidRPr="007F3CB7" w:rsidRDefault="00B67D74" w:rsidP="00900AB7">
      <w:pPr>
        <w:jc w:val="both"/>
      </w:pPr>
      <w:r w:rsidRPr="007F3CB7">
        <w:t>в) монархическое</w:t>
      </w:r>
    </w:p>
    <w:p w:rsidR="00B67D74" w:rsidRPr="007F3CB7" w:rsidRDefault="00B67D74" w:rsidP="00900AB7">
      <w:pPr>
        <w:jc w:val="both"/>
      </w:pPr>
      <w:r w:rsidRPr="007F3CB7">
        <w:t>г) фашистское</w:t>
      </w:r>
    </w:p>
    <w:p w:rsidR="00B67D74" w:rsidRPr="008E765E" w:rsidRDefault="00B67D74" w:rsidP="00900AB7">
      <w:pPr>
        <w:jc w:val="both"/>
        <w:rPr>
          <w:b/>
        </w:rPr>
      </w:pPr>
    </w:p>
    <w:p w:rsidR="00B67D74" w:rsidRPr="008E765E" w:rsidRDefault="00B67D74" w:rsidP="00900AB7">
      <w:pPr>
        <w:jc w:val="both"/>
        <w:rPr>
          <w:b/>
        </w:rPr>
      </w:pPr>
      <w:r w:rsidRPr="008E765E">
        <w:rPr>
          <w:b/>
        </w:rPr>
        <w:t xml:space="preserve">15. Эта политическая идеология положена в основу концепции социального государства: </w:t>
      </w:r>
    </w:p>
    <w:p w:rsidR="00B67D74" w:rsidRPr="007F3CB7" w:rsidRDefault="00B67D74" w:rsidP="00900AB7">
      <w:pPr>
        <w:jc w:val="both"/>
      </w:pPr>
      <w:r w:rsidRPr="007F3CB7">
        <w:t>а) фашистская</w:t>
      </w:r>
    </w:p>
    <w:p w:rsidR="00B67D74" w:rsidRPr="007F3CB7" w:rsidRDefault="00B67D74" w:rsidP="00900AB7">
      <w:pPr>
        <w:jc w:val="both"/>
      </w:pPr>
      <w:r w:rsidRPr="007F3CB7">
        <w:t>б) социалистическая</w:t>
      </w:r>
    </w:p>
    <w:p w:rsidR="00B67D74" w:rsidRPr="007F3CB7" w:rsidRDefault="00B67D74" w:rsidP="00900AB7">
      <w:pPr>
        <w:jc w:val="both"/>
      </w:pPr>
      <w:r w:rsidRPr="007F3CB7">
        <w:t>в) либеральная</w:t>
      </w:r>
    </w:p>
    <w:p w:rsidR="00B67D74" w:rsidRPr="007F3CB7" w:rsidRDefault="00B67D74" w:rsidP="00900AB7">
      <w:pPr>
        <w:jc w:val="both"/>
      </w:pPr>
      <w:r w:rsidRPr="007F3CB7">
        <w:t>г) анархическая</w:t>
      </w:r>
    </w:p>
    <w:p w:rsidR="00B67D74" w:rsidRDefault="00B67D74" w:rsidP="00900AB7">
      <w:pPr>
        <w:jc w:val="both"/>
      </w:pPr>
    </w:p>
    <w:p w:rsidR="00B67D74" w:rsidRPr="007F3CB7" w:rsidRDefault="00B67D74" w:rsidP="00900AB7">
      <w:pPr>
        <w:jc w:val="both"/>
      </w:pPr>
    </w:p>
    <w:p w:rsidR="00B67D74" w:rsidRPr="007F3CB7" w:rsidRDefault="00B67D74" w:rsidP="00900AB7">
      <w:pPr>
        <w:jc w:val="both"/>
      </w:pPr>
      <w:r w:rsidRPr="004C12AC">
        <w:rPr>
          <w:b/>
        </w:rPr>
        <w:t>16. В 1980 – 1990 гг. исследователи пришли к выводу, что главным ограничителем</w:t>
      </w:r>
      <w:r w:rsidRPr="007F3CB7">
        <w:t xml:space="preserve"> деятельности социального государства выступает:</w:t>
      </w:r>
    </w:p>
    <w:p w:rsidR="00B67D74" w:rsidRPr="007F3CB7" w:rsidRDefault="00B67D74" w:rsidP="00900AB7">
      <w:pPr>
        <w:jc w:val="both"/>
      </w:pPr>
      <w:r w:rsidRPr="007F3CB7">
        <w:t>а) цикличность и неравномерность экономического развития</w:t>
      </w:r>
    </w:p>
    <w:p w:rsidR="00B67D74" w:rsidRPr="007F3CB7" w:rsidRDefault="00B67D74" w:rsidP="00900AB7">
      <w:pPr>
        <w:jc w:val="both"/>
      </w:pPr>
      <w:r w:rsidRPr="007F3CB7">
        <w:t>б) кризис коммунистической идеологии</w:t>
      </w:r>
    </w:p>
    <w:p w:rsidR="00B67D74" w:rsidRPr="007F3CB7" w:rsidRDefault="00B67D74" w:rsidP="00900AB7">
      <w:pPr>
        <w:jc w:val="both"/>
      </w:pPr>
      <w:r w:rsidRPr="007F3CB7">
        <w:t>в) построение информационного общества</w:t>
      </w:r>
    </w:p>
    <w:p w:rsidR="00B67D74" w:rsidRPr="007F3CB7" w:rsidRDefault="00B67D74" w:rsidP="00900AB7">
      <w:pPr>
        <w:jc w:val="both"/>
      </w:pPr>
      <w:r w:rsidRPr="007F3CB7">
        <w:t>г) рост этнонациональных конфликтов</w:t>
      </w:r>
    </w:p>
    <w:p w:rsidR="00B67D74" w:rsidRPr="008E765E" w:rsidRDefault="00B67D74" w:rsidP="00900AB7">
      <w:pPr>
        <w:jc w:val="both"/>
        <w:rPr>
          <w:b/>
        </w:rPr>
      </w:pPr>
    </w:p>
    <w:p w:rsidR="00B67D74" w:rsidRPr="008E765E" w:rsidRDefault="00B67D74" w:rsidP="00900AB7">
      <w:pPr>
        <w:jc w:val="both"/>
        <w:rPr>
          <w:b/>
        </w:rPr>
      </w:pPr>
      <w:r w:rsidRPr="008E765E">
        <w:rPr>
          <w:b/>
        </w:rPr>
        <w:t xml:space="preserve">17. Главное противоречие социального государства составляет: </w:t>
      </w:r>
    </w:p>
    <w:p w:rsidR="00B67D74" w:rsidRPr="007F3CB7" w:rsidRDefault="00B67D74" w:rsidP="00900AB7">
      <w:pPr>
        <w:jc w:val="both"/>
      </w:pPr>
      <w:r w:rsidRPr="007F3CB7">
        <w:t>а) противоречие между социальной поддержкой и иждивенчеством</w:t>
      </w:r>
    </w:p>
    <w:p w:rsidR="00B67D74" w:rsidRPr="007F3CB7" w:rsidRDefault="00B67D74" w:rsidP="00900AB7">
      <w:pPr>
        <w:jc w:val="both"/>
      </w:pPr>
      <w:r w:rsidRPr="007F3CB7">
        <w:t>б) противоречие между интересами власти и общества</w:t>
      </w:r>
    </w:p>
    <w:p w:rsidR="00B67D74" w:rsidRPr="007F3CB7" w:rsidRDefault="00B67D74" w:rsidP="00900AB7">
      <w:pPr>
        <w:jc w:val="both"/>
      </w:pPr>
      <w:r w:rsidRPr="007F3CB7">
        <w:t>в) противоречие между трудом и капиталом</w:t>
      </w:r>
    </w:p>
    <w:p w:rsidR="00B67D74" w:rsidRPr="007F3CB7" w:rsidRDefault="00B67D74" w:rsidP="00900AB7">
      <w:pPr>
        <w:jc w:val="both"/>
      </w:pPr>
      <w:r w:rsidRPr="007F3CB7">
        <w:t>г) противоречие между расширяющейся социальной политикой и</w:t>
      </w:r>
    </w:p>
    <w:p w:rsidR="00B67D74" w:rsidRPr="007F3CB7" w:rsidRDefault="00B67D74" w:rsidP="00900AB7">
      <w:pPr>
        <w:jc w:val="both"/>
      </w:pPr>
      <w:r w:rsidRPr="007F3CB7">
        <w:t>экономическим ростом</w:t>
      </w:r>
    </w:p>
    <w:p w:rsidR="00B67D74" w:rsidRPr="008E765E" w:rsidRDefault="00B67D74" w:rsidP="00900AB7">
      <w:pPr>
        <w:jc w:val="both"/>
        <w:rPr>
          <w:b/>
        </w:rPr>
      </w:pPr>
    </w:p>
    <w:p w:rsidR="00B67D74" w:rsidRPr="008E765E" w:rsidRDefault="00B67D74" w:rsidP="00900AB7">
      <w:pPr>
        <w:jc w:val="both"/>
        <w:rPr>
          <w:b/>
        </w:rPr>
      </w:pPr>
      <w:r w:rsidRPr="008E765E">
        <w:rPr>
          <w:b/>
        </w:rPr>
        <w:t xml:space="preserve">18. Важнейшим признаком правового государства служит: </w:t>
      </w:r>
    </w:p>
    <w:p w:rsidR="00B67D74" w:rsidRPr="007F3CB7" w:rsidRDefault="00B67D74" w:rsidP="00900AB7">
      <w:pPr>
        <w:jc w:val="both"/>
      </w:pPr>
      <w:r w:rsidRPr="007F3CB7">
        <w:t>а) прогрессивная демографическая политика</w:t>
      </w:r>
    </w:p>
    <w:p w:rsidR="00B67D74" w:rsidRPr="007F3CB7" w:rsidRDefault="00B67D74" w:rsidP="00900AB7">
      <w:pPr>
        <w:jc w:val="both"/>
      </w:pPr>
      <w:r w:rsidRPr="007F3CB7">
        <w:t>б) гармонизация интересов всех субъектов общественной жизни</w:t>
      </w:r>
    </w:p>
    <w:p w:rsidR="00B67D74" w:rsidRPr="007F3CB7" w:rsidRDefault="00B67D74" w:rsidP="00900AB7">
      <w:pPr>
        <w:jc w:val="both"/>
      </w:pPr>
      <w:r w:rsidRPr="007F3CB7">
        <w:t>в) субсидиарность</w:t>
      </w:r>
    </w:p>
    <w:p w:rsidR="00B67D74" w:rsidRPr="007F3CB7" w:rsidRDefault="00B67D74" w:rsidP="00900AB7">
      <w:pPr>
        <w:jc w:val="both"/>
      </w:pPr>
      <w:r w:rsidRPr="007F3CB7">
        <w:t>г) господство закона во всех сферах жизнедеятельности общества</w:t>
      </w:r>
    </w:p>
    <w:p w:rsidR="00B67D74" w:rsidRDefault="00B67D74" w:rsidP="00900AB7">
      <w:pPr>
        <w:jc w:val="both"/>
      </w:pPr>
    </w:p>
    <w:p w:rsidR="00B67D74" w:rsidRPr="004C12AC" w:rsidRDefault="00B67D74" w:rsidP="00900AB7">
      <w:pPr>
        <w:jc w:val="both"/>
        <w:rPr>
          <w:b/>
        </w:rPr>
      </w:pPr>
      <w:r w:rsidRPr="004C12AC">
        <w:rPr>
          <w:b/>
        </w:rPr>
        <w:t xml:space="preserve">19. В отечественной литературе выделяются три основные разновидности институтов социального государства. К ним не относятся: </w:t>
      </w:r>
    </w:p>
    <w:p w:rsidR="00B67D74" w:rsidRPr="007F3CB7" w:rsidRDefault="00B67D74" w:rsidP="00900AB7">
      <w:pPr>
        <w:jc w:val="both"/>
      </w:pPr>
      <w:r w:rsidRPr="007F3CB7">
        <w:t>а) государственные учреждения и органы общей компетенции</w:t>
      </w:r>
    </w:p>
    <w:p w:rsidR="00B67D74" w:rsidRPr="007F3CB7" w:rsidRDefault="00B67D74" w:rsidP="00900AB7">
      <w:pPr>
        <w:jc w:val="both"/>
      </w:pPr>
      <w:r w:rsidRPr="007F3CB7">
        <w:t>б) министерство социального развития, комитеты по социальной политике</w:t>
      </w:r>
    </w:p>
    <w:p w:rsidR="00B67D74" w:rsidRPr="007F3CB7" w:rsidRDefault="00B67D74" w:rsidP="00900AB7">
      <w:pPr>
        <w:jc w:val="both"/>
      </w:pPr>
      <w:r w:rsidRPr="007F3CB7">
        <w:t>в) коммерческие организации</w:t>
      </w:r>
    </w:p>
    <w:p w:rsidR="00B67D74" w:rsidRPr="007F3CB7" w:rsidRDefault="00B67D74" w:rsidP="00900AB7">
      <w:pPr>
        <w:jc w:val="both"/>
      </w:pPr>
      <w:r w:rsidRPr="007F3CB7">
        <w:t>г) органы местного самоуправления, профсоюзы, политические партии</w:t>
      </w:r>
    </w:p>
    <w:p w:rsidR="00B67D74" w:rsidRPr="007F3CB7" w:rsidRDefault="00B67D74" w:rsidP="00900AB7">
      <w:pPr>
        <w:jc w:val="both"/>
      </w:pPr>
    </w:p>
    <w:p w:rsidR="00B67D74" w:rsidRPr="004C12AC" w:rsidRDefault="00B67D74" w:rsidP="00900AB7">
      <w:pPr>
        <w:jc w:val="both"/>
        <w:rPr>
          <w:b/>
        </w:rPr>
      </w:pPr>
      <w:r w:rsidRPr="004C12AC">
        <w:rPr>
          <w:b/>
        </w:rPr>
        <w:t xml:space="preserve">20. Л. фон Штейн, автор концепции социального государства, считал,  что целью последнего является: </w:t>
      </w:r>
    </w:p>
    <w:p w:rsidR="00B67D74" w:rsidRPr="007F3CB7" w:rsidRDefault="00B67D74" w:rsidP="00900AB7">
      <w:pPr>
        <w:jc w:val="both"/>
      </w:pPr>
      <w:r w:rsidRPr="007F3CB7">
        <w:t>а) установление демократии</w:t>
      </w:r>
    </w:p>
    <w:p w:rsidR="00B67D74" w:rsidRPr="007F3CB7" w:rsidRDefault="00B67D74" w:rsidP="00900AB7">
      <w:pPr>
        <w:jc w:val="both"/>
      </w:pPr>
      <w:r w:rsidRPr="007F3CB7">
        <w:t>б) поднятие низших классов до уровня богатых</w:t>
      </w:r>
    </w:p>
    <w:p w:rsidR="00B67D74" w:rsidRPr="007F3CB7" w:rsidRDefault="00B67D74" w:rsidP="00900AB7">
      <w:pPr>
        <w:jc w:val="both"/>
      </w:pPr>
      <w:r w:rsidRPr="007F3CB7">
        <w:t>в) создание конкурентной среды для социальных групп</w:t>
      </w:r>
    </w:p>
    <w:p w:rsidR="00B67D74" w:rsidRPr="007F3CB7" w:rsidRDefault="00B67D74" w:rsidP="00900AB7">
      <w:pPr>
        <w:jc w:val="both"/>
      </w:pPr>
      <w:r w:rsidRPr="007F3CB7">
        <w:t>г) борьба с преступностью</w:t>
      </w:r>
    </w:p>
    <w:p w:rsidR="00B67D74" w:rsidRPr="007F3CB7" w:rsidRDefault="00B67D74" w:rsidP="00900AB7">
      <w:pPr>
        <w:jc w:val="both"/>
      </w:pPr>
    </w:p>
    <w:p w:rsidR="00B67D74" w:rsidRPr="004C12AC" w:rsidRDefault="00B67D74" w:rsidP="00900AB7">
      <w:pPr>
        <w:jc w:val="both"/>
        <w:rPr>
          <w:b/>
        </w:rPr>
      </w:pPr>
      <w:r w:rsidRPr="004C12AC">
        <w:rPr>
          <w:b/>
        </w:rPr>
        <w:t xml:space="preserve">21. В России первыми проблемы социального государства стали разрабатывать: </w:t>
      </w:r>
    </w:p>
    <w:p w:rsidR="00B67D74" w:rsidRPr="007F3CB7" w:rsidRDefault="00B67D74" w:rsidP="00900AB7">
      <w:pPr>
        <w:jc w:val="both"/>
      </w:pPr>
      <w:r w:rsidRPr="007F3CB7">
        <w:t>а) B. Лапкин и В. Пантин</w:t>
      </w:r>
    </w:p>
    <w:p w:rsidR="00B67D74" w:rsidRPr="007F3CB7" w:rsidRDefault="00B67D74" w:rsidP="00900AB7">
      <w:pPr>
        <w:jc w:val="both"/>
      </w:pPr>
      <w:r w:rsidRPr="007F3CB7">
        <w:t>б) В. Радаев и О. Шкаратан</w:t>
      </w:r>
    </w:p>
    <w:p w:rsidR="00B67D74" w:rsidRPr="007F3CB7" w:rsidRDefault="00B67D74" w:rsidP="00900AB7">
      <w:pPr>
        <w:jc w:val="both"/>
      </w:pPr>
      <w:r w:rsidRPr="007F3CB7">
        <w:t>в) Т. Заславская и Н. Аитов</w:t>
      </w:r>
    </w:p>
    <w:p w:rsidR="00B67D74" w:rsidRPr="007F3CB7" w:rsidRDefault="00B67D74" w:rsidP="00900AB7">
      <w:pPr>
        <w:jc w:val="both"/>
      </w:pPr>
      <w:r w:rsidRPr="007F3CB7">
        <w:t xml:space="preserve">г) Б. Чичерин и П. Новгородцев </w:t>
      </w:r>
    </w:p>
    <w:p w:rsidR="00B67D74" w:rsidRPr="007F3CB7" w:rsidRDefault="00B67D74" w:rsidP="00900AB7">
      <w:pPr>
        <w:jc w:val="both"/>
      </w:pPr>
    </w:p>
    <w:p w:rsidR="00B67D74" w:rsidRPr="004C12AC" w:rsidRDefault="00B67D74" w:rsidP="00900AB7">
      <w:pPr>
        <w:jc w:val="both"/>
        <w:rPr>
          <w:b/>
        </w:rPr>
      </w:pPr>
      <w:r w:rsidRPr="004C12AC">
        <w:rPr>
          <w:b/>
        </w:rPr>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B67D74" w:rsidRPr="007F3CB7" w:rsidRDefault="00B67D74" w:rsidP="00900AB7">
      <w:pPr>
        <w:jc w:val="both"/>
      </w:pPr>
      <w:r w:rsidRPr="007F3CB7">
        <w:t>а) гуманистическому</w:t>
      </w:r>
    </w:p>
    <w:p w:rsidR="00B67D74" w:rsidRPr="007F3CB7" w:rsidRDefault="00B67D74" w:rsidP="00900AB7">
      <w:pPr>
        <w:jc w:val="both"/>
      </w:pPr>
      <w:r w:rsidRPr="007F3CB7">
        <w:t>б) экономическому</w:t>
      </w:r>
    </w:p>
    <w:p w:rsidR="00B67D74" w:rsidRPr="007F3CB7" w:rsidRDefault="00B67D74" w:rsidP="00900AB7">
      <w:pPr>
        <w:jc w:val="both"/>
      </w:pPr>
      <w:r w:rsidRPr="007F3CB7">
        <w:t>в) философскому</w:t>
      </w:r>
    </w:p>
    <w:p w:rsidR="00B67D74" w:rsidRPr="007F3CB7" w:rsidRDefault="00B67D74" w:rsidP="00900AB7">
      <w:pPr>
        <w:jc w:val="both"/>
      </w:pPr>
      <w:r w:rsidRPr="007F3CB7">
        <w:t>г) антропологическому</w:t>
      </w:r>
    </w:p>
    <w:p w:rsidR="00B67D74" w:rsidRPr="007F3CB7" w:rsidRDefault="00B67D74" w:rsidP="00900AB7">
      <w:pPr>
        <w:jc w:val="both"/>
      </w:pPr>
    </w:p>
    <w:p w:rsidR="00B67D74" w:rsidRPr="004C12AC" w:rsidRDefault="00B67D74" w:rsidP="00900AB7">
      <w:pPr>
        <w:jc w:val="both"/>
        <w:rPr>
          <w:b/>
        </w:rPr>
      </w:pPr>
      <w:r w:rsidRPr="004C12AC">
        <w:rPr>
          <w:b/>
        </w:rPr>
        <w:t xml:space="preserve">23. Начало становления в современной России социального государства отсчитывается со времени: </w:t>
      </w:r>
    </w:p>
    <w:p w:rsidR="00B67D74" w:rsidRPr="007F3CB7" w:rsidRDefault="00B67D74" w:rsidP="00900AB7">
      <w:pPr>
        <w:jc w:val="both"/>
      </w:pPr>
      <w:r w:rsidRPr="007F3CB7">
        <w:t xml:space="preserve">а) создания СССР в 1922 г. </w:t>
      </w:r>
    </w:p>
    <w:p w:rsidR="00B67D74" w:rsidRPr="007F3CB7" w:rsidRDefault="00B67D74" w:rsidP="00900AB7">
      <w:pPr>
        <w:jc w:val="both"/>
      </w:pPr>
      <w:r w:rsidRPr="007F3CB7">
        <w:t xml:space="preserve">б) распада СССР в 1991 г. </w:t>
      </w:r>
    </w:p>
    <w:p w:rsidR="00B67D74" w:rsidRPr="007F3CB7" w:rsidRDefault="00B67D74" w:rsidP="00900AB7">
      <w:pPr>
        <w:jc w:val="both"/>
      </w:pPr>
      <w:r w:rsidRPr="007F3CB7">
        <w:t xml:space="preserve">в) принятия Конституции 1993 г. </w:t>
      </w:r>
    </w:p>
    <w:p w:rsidR="00B67D74" w:rsidRPr="007F3CB7" w:rsidRDefault="00B67D74" w:rsidP="00900AB7">
      <w:pPr>
        <w:jc w:val="both"/>
      </w:pPr>
      <w:r w:rsidRPr="007F3CB7">
        <w:t>г) прихода к власти В.В. Путина</w:t>
      </w:r>
    </w:p>
    <w:p w:rsidR="00B67D74" w:rsidRPr="007F3CB7" w:rsidRDefault="00B67D74" w:rsidP="00900AB7">
      <w:pPr>
        <w:jc w:val="both"/>
      </w:pPr>
    </w:p>
    <w:p w:rsidR="00B67D74" w:rsidRPr="004C12AC" w:rsidRDefault="00B67D74" w:rsidP="00900AB7">
      <w:pPr>
        <w:jc w:val="both"/>
        <w:rPr>
          <w:b/>
        </w:rPr>
      </w:pPr>
      <w:r w:rsidRPr="004C12AC">
        <w:rPr>
          <w:b/>
        </w:rPr>
        <w:t xml:space="preserve">24. Главной экономической предпосылкой социального государства  является: </w:t>
      </w:r>
    </w:p>
    <w:p w:rsidR="00B67D74" w:rsidRPr="007F3CB7" w:rsidRDefault="00B67D74" w:rsidP="00900AB7">
      <w:pPr>
        <w:jc w:val="both"/>
      </w:pPr>
      <w:r w:rsidRPr="007F3CB7">
        <w:t>а) социально ориентированная экономика</w:t>
      </w:r>
    </w:p>
    <w:p w:rsidR="00B67D74" w:rsidRPr="007F3CB7" w:rsidRDefault="00B67D74" w:rsidP="00900AB7">
      <w:pPr>
        <w:jc w:val="both"/>
      </w:pPr>
      <w:r w:rsidRPr="007F3CB7">
        <w:t xml:space="preserve">б) высокие налоги </w:t>
      </w:r>
    </w:p>
    <w:p w:rsidR="00B67D74" w:rsidRPr="007F3CB7" w:rsidRDefault="00B67D74" w:rsidP="00900AB7">
      <w:pPr>
        <w:jc w:val="both"/>
      </w:pPr>
      <w:r w:rsidRPr="007F3CB7">
        <w:t>в) наличие слоя олигархии</w:t>
      </w:r>
    </w:p>
    <w:p w:rsidR="00B67D74" w:rsidRPr="007F3CB7" w:rsidRDefault="00B67D74" w:rsidP="00900AB7">
      <w:pPr>
        <w:jc w:val="both"/>
      </w:pPr>
      <w:r w:rsidRPr="007F3CB7">
        <w:t>г) экономический кризис</w:t>
      </w:r>
    </w:p>
    <w:p w:rsidR="00B67D74" w:rsidRPr="007F3CB7" w:rsidRDefault="00B67D74" w:rsidP="00900AB7">
      <w:pPr>
        <w:jc w:val="both"/>
      </w:pPr>
    </w:p>
    <w:p w:rsidR="00B67D74" w:rsidRPr="004C12AC" w:rsidRDefault="00B67D74" w:rsidP="00900AB7">
      <w:pPr>
        <w:jc w:val="both"/>
        <w:rPr>
          <w:b/>
        </w:rPr>
      </w:pPr>
      <w:r w:rsidRPr="004C12AC">
        <w:rPr>
          <w:b/>
        </w:rPr>
        <w:t xml:space="preserve">25. Действие механизма реализации социального государства прошло два этапа: </w:t>
      </w:r>
    </w:p>
    <w:p w:rsidR="00B67D74" w:rsidRPr="007F3CB7" w:rsidRDefault="00B67D74" w:rsidP="00900AB7">
      <w:pPr>
        <w:jc w:val="both"/>
      </w:pPr>
      <w:r w:rsidRPr="007F3CB7">
        <w:t xml:space="preserve">а) определение социальных нормативов и мер их достижения </w:t>
      </w:r>
    </w:p>
    <w:p w:rsidR="00B67D74" w:rsidRPr="007F3CB7" w:rsidRDefault="00B67D74" w:rsidP="00900AB7">
      <w:pPr>
        <w:jc w:val="both"/>
      </w:pPr>
      <w:r w:rsidRPr="007F3CB7">
        <w:t>б) эмпирическое исследование проблем и их практическое решение</w:t>
      </w:r>
    </w:p>
    <w:p w:rsidR="00B67D74" w:rsidRPr="007F3CB7" w:rsidRDefault="00B67D74" w:rsidP="00900AB7">
      <w:pPr>
        <w:jc w:val="both"/>
      </w:pPr>
      <w:r w:rsidRPr="007F3CB7">
        <w:t>в) правовая регламентация деятельности государства в социальной сфере и</w:t>
      </w:r>
    </w:p>
    <w:p w:rsidR="00B67D74" w:rsidRPr="007F3CB7" w:rsidRDefault="00B67D74" w:rsidP="00900AB7">
      <w:pPr>
        <w:jc w:val="both"/>
      </w:pPr>
      <w:r w:rsidRPr="007F3CB7">
        <w:t>реализация социального законодательства</w:t>
      </w:r>
    </w:p>
    <w:p w:rsidR="00B67D74" w:rsidRPr="007F3CB7" w:rsidRDefault="00B67D74" w:rsidP="00900AB7">
      <w:pPr>
        <w:jc w:val="both"/>
      </w:pPr>
      <w:r w:rsidRPr="007F3CB7">
        <w:t>г) достижение консенсуса по главным проблемам социальной сферы и</w:t>
      </w:r>
    </w:p>
    <w:p w:rsidR="00B67D74" w:rsidRPr="007F3CB7" w:rsidRDefault="00B67D74" w:rsidP="00900AB7">
      <w:pPr>
        <w:jc w:val="both"/>
      </w:pPr>
      <w:r w:rsidRPr="007F3CB7">
        <w:t>выработка механизмов их реализации</w:t>
      </w:r>
    </w:p>
    <w:p w:rsidR="00B67D74" w:rsidRPr="007F3CB7" w:rsidRDefault="00B67D74" w:rsidP="00900AB7">
      <w:pPr>
        <w:jc w:val="both"/>
      </w:pPr>
    </w:p>
    <w:p w:rsidR="00B67D74" w:rsidRPr="004C12AC" w:rsidRDefault="00B67D74" w:rsidP="00900AB7">
      <w:pPr>
        <w:jc w:val="both"/>
        <w:rPr>
          <w:b/>
        </w:rPr>
      </w:pPr>
      <w:r w:rsidRPr="004C12AC">
        <w:rPr>
          <w:b/>
        </w:rPr>
        <w:t xml:space="preserve">26. Самым первым институтом социальной защиты, созданным в современной России, стал: </w:t>
      </w:r>
    </w:p>
    <w:p w:rsidR="00B67D74" w:rsidRPr="007F3CB7" w:rsidRDefault="00B67D74" w:rsidP="00900AB7">
      <w:pPr>
        <w:jc w:val="both"/>
      </w:pPr>
      <w:r w:rsidRPr="007F3CB7">
        <w:t>а) Государственный фонд занятости населения РФ</w:t>
      </w:r>
    </w:p>
    <w:p w:rsidR="00B67D74" w:rsidRPr="007F3CB7" w:rsidRDefault="00B67D74" w:rsidP="00900AB7">
      <w:pPr>
        <w:jc w:val="both"/>
      </w:pPr>
      <w:r w:rsidRPr="007F3CB7">
        <w:t>б) Арбитражный суд</w:t>
      </w:r>
    </w:p>
    <w:p w:rsidR="00B67D74" w:rsidRPr="007F3CB7" w:rsidRDefault="00B67D74" w:rsidP="00900AB7">
      <w:pPr>
        <w:jc w:val="both"/>
      </w:pPr>
      <w:r w:rsidRPr="007F3CB7">
        <w:t>в) Министерство здравоохранения и социального развития</w:t>
      </w:r>
    </w:p>
    <w:p w:rsidR="00B67D74" w:rsidRPr="007F3CB7" w:rsidRDefault="00B67D74" w:rsidP="00900AB7">
      <w:pPr>
        <w:jc w:val="both"/>
      </w:pPr>
      <w:r w:rsidRPr="007F3CB7">
        <w:t>г) Пенсионный фонд</w:t>
      </w:r>
    </w:p>
    <w:p w:rsidR="00B67D74" w:rsidRPr="007F3CB7" w:rsidRDefault="00B67D74" w:rsidP="00900AB7">
      <w:pPr>
        <w:jc w:val="both"/>
      </w:pPr>
    </w:p>
    <w:p w:rsidR="00B67D74" w:rsidRPr="004C12AC" w:rsidRDefault="00B67D74" w:rsidP="00900AB7">
      <w:pPr>
        <w:jc w:val="both"/>
        <w:rPr>
          <w:b/>
        </w:rPr>
      </w:pPr>
      <w:r w:rsidRPr="004C12AC">
        <w:rPr>
          <w:b/>
        </w:rPr>
        <w:t xml:space="preserve">27. Важным этапом в развитии института социальной защиты населения России стало принятие Федерального закона: </w:t>
      </w:r>
    </w:p>
    <w:p w:rsidR="00B67D74" w:rsidRPr="007F3CB7" w:rsidRDefault="00B67D74" w:rsidP="00900AB7">
      <w:pPr>
        <w:jc w:val="both"/>
      </w:pPr>
      <w:r w:rsidRPr="007F3CB7">
        <w:t xml:space="preserve">а) «Об основах обязательного социального страхования» </w:t>
      </w:r>
    </w:p>
    <w:p w:rsidR="00B67D74" w:rsidRPr="007F3CB7" w:rsidRDefault="00B67D74" w:rsidP="00900AB7">
      <w:pPr>
        <w:jc w:val="both"/>
      </w:pPr>
      <w:r w:rsidRPr="007F3CB7">
        <w:t xml:space="preserve">б) «Об образовании» </w:t>
      </w:r>
    </w:p>
    <w:p w:rsidR="00B67D74" w:rsidRPr="007F3CB7" w:rsidRDefault="00B67D74" w:rsidP="00900AB7">
      <w:pPr>
        <w:jc w:val="both"/>
      </w:pPr>
      <w:r w:rsidRPr="007F3CB7">
        <w:t xml:space="preserve">в) «О трудовых пенсиях в Российской Федерации» </w:t>
      </w:r>
    </w:p>
    <w:p w:rsidR="00B67D74" w:rsidRPr="007F3CB7" w:rsidRDefault="00B67D74" w:rsidP="00900AB7">
      <w:pPr>
        <w:jc w:val="both"/>
      </w:pPr>
      <w:r w:rsidRPr="007F3CB7">
        <w:t>г) «О гражданстве Российской Федерации»</w:t>
      </w:r>
    </w:p>
    <w:p w:rsidR="00B67D74" w:rsidRPr="007F3CB7" w:rsidRDefault="00B67D74" w:rsidP="00900AB7">
      <w:pPr>
        <w:jc w:val="both"/>
      </w:pPr>
    </w:p>
    <w:p w:rsidR="00B67D74" w:rsidRPr="00F82C02" w:rsidRDefault="00B67D74" w:rsidP="00900AB7">
      <w:pPr>
        <w:jc w:val="both"/>
        <w:rPr>
          <w:b/>
        </w:rPr>
      </w:pPr>
      <w:r w:rsidRPr="00F82C02">
        <w:rPr>
          <w:b/>
        </w:rPr>
        <w:t xml:space="preserve">28. Становлению социального государства способствовала наметившаяся в начале 2000-х годов стратегия: </w:t>
      </w:r>
    </w:p>
    <w:p w:rsidR="00B67D74" w:rsidRPr="007F3CB7" w:rsidRDefault="00B67D74" w:rsidP="00900AB7">
      <w:pPr>
        <w:jc w:val="both"/>
      </w:pPr>
      <w:r w:rsidRPr="007F3CB7">
        <w:t>а) ухода государства от контроля за рыночными отношениями</w:t>
      </w:r>
    </w:p>
    <w:p w:rsidR="00B67D74" w:rsidRPr="007F3CB7" w:rsidRDefault="00B67D74" w:rsidP="00900AB7">
      <w:pPr>
        <w:jc w:val="both"/>
      </w:pPr>
      <w:r w:rsidRPr="007F3CB7">
        <w:t>б) усиления роли государства в регулировании рыночных отношений</w:t>
      </w:r>
    </w:p>
    <w:p w:rsidR="00B67D74" w:rsidRPr="007F3CB7" w:rsidRDefault="00B67D74" w:rsidP="00900AB7">
      <w:pPr>
        <w:jc w:val="both"/>
      </w:pPr>
      <w:r w:rsidRPr="007F3CB7">
        <w:t>в) борьбы государства с олигархическими структурами</w:t>
      </w:r>
    </w:p>
    <w:p w:rsidR="00B67D74" w:rsidRPr="007F3CB7" w:rsidRDefault="00B67D74" w:rsidP="00900AB7">
      <w:pPr>
        <w:jc w:val="both"/>
      </w:pPr>
      <w:r w:rsidRPr="007F3CB7">
        <w:t>г) субсидирования социально малообеспеченных слоёв общества</w:t>
      </w:r>
    </w:p>
    <w:p w:rsidR="00B67D74" w:rsidRPr="007F3CB7" w:rsidRDefault="00B67D74" w:rsidP="00900AB7">
      <w:pPr>
        <w:jc w:val="both"/>
      </w:pPr>
    </w:p>
    <w:p w:rsidR="00B67D74" w:rsidRPr="00F82C02" w:rsidRDefault="00B67D74" w:rsidP="00900AB7">
      <w:pPr>
        <w:jc w:val="both"/>
        <w:rPr>
          <w:b/>
        </w:rPr>
      </w:pPr>
      <w:r w:rsidRPr="00F82C02">
        <w:rPr>
          <w:b/>
        </w:rPr>
        <w:t xml:space="preserve">29. В современной России введена так называемая плоская ставка подоходного налога, составляющая: </w:t>
      </w:r>
    </w:p>
    <w:p w:rsidR="00B67D74" w:rsidRPr="007F3CB7" w:rsidRDefault="00B67D74" w:rsidP="00900AB7">
      <w:pPr>
        <w:jc w:val="both"/>
      </w:pPr>
      <w:r w:rsidRPr="007F3CB7">
        <w:t xml:space="preserve">а) 34 % </w:t>
      </w:r>
    </w:p>
    <w:p w:rsidR="00B67D74" w:rsidRPr="007F3CB7" w:rsidRDefault="00B67D74" w:rsidP="00900AB7">
      <w:pPr>
        <w:jc w:val="both"/>
      </w:pPr>
      <w:r w:rsidRPr="007F3CB7">
        <w:t xml:space="preserve">б) 30 % </w:t>
      </w:r>
    </w:p>
    <w:p w:rsidR="00B67D74" w:rsidRPr="007F3CB7" w:rsidRDefault="00B67D74" w:rsidP="00900AB7">
      <w:pPr>
        <w:jc w:val="both"/>
      </w:pPr>
      <w:r w:rsidRPr="007F3CB7">
        <w:t xml:space="preserve">в) 24 % </w:t>
      </w:r>
    </w:p>
    <w:p w:rsidR="00B67D74" w:rsidRPr="007F3CB7" w:rsidRDefault="00B67D74" w:rsidP="00900AB7">
      <w:pPr>
        <w:jc w:val="both"/>
      </w:pPr>
      <w:r w:rsidRPr="007F3CB7">
        <w:t xml:space="preserve">г) 13 % </w:t>
      </w:r>
    </w:p>
    <w:p w:rsidR="00B67D74" w:rsidRPr="007F3CB7" w:rsidRDefault="00B67D74" w:rsidP="00900AB7">
      <w:pPr>
        <w:jc w:val="both"/>
      </w:pPr>
    </w:p>
    <w:p w:rsidR="00B67D74" w:rsidRPr="00F82C02" w:rsidRDefault="00B67D74" w:rsidP="00900AB7">
      <w:pPr>
        <w:jc w:val="both"/>
        <w:rPr>
          <w:b/>
        </w:rPr>
      </w:pPr>
      <w:r w:rsidRPr="00F82C02">
        <w:rPr>
          <w:b/>
        </w:rPr>
        <w:t xml:space="preserve">30. Доминирующее в нашей стране бюджетное финансирование социальных нужд населения относится к числу форм поддержки: </w:t>
      </w:r>
    </w:p>
    <w:p w:rsidR="00B67D74" w:rsidRPr="007F3CB7" w:rsidRDefault="00B67D74" w:rsidP="00900AB7">
      <w:pPr>
        <w:jc w:val="both"/>
      </w:pPr>
      <w:r w:rsidRPr="007F3CB7">
        <w:t>а) пассивных</w:t>
      </w:r>
    </w:p>
    <w:p w:rsidR="00B67D74" w:rsidRPr="007F3CB7" w:rsidRDefault="00B67D74" w:rsidP="00900AB7">
      <w:pPr>
        <w:jc w:val="both"/>
      </w:pPr>
      <w:r w:rsidRPr="007F3CB7">
        <w:t>б) активных</w:t>
      </w:r>
    </w:p>
    <w:p w:rsidR="00B67D74" w:rsidRPr="007F3CB7" w:rsidRDefault="00B67D74" w:rsidP="00900AB7">
      <w:pPr>
        <w:jc w:val="both"/>
      </w:pPr>
      <w:r w:rsidRPr="007F3CB7">
        <w:t>в) государственных</w:t>
      </w:r>
    </w:p>
    <w:p w:rsidR="00B67D74" w:rsidRPr="007F3CB7" w:rsidRDefault="00B67D74" w:rsidP="00900AB7">
      <w:pPr>
        <w:jc w:val="both"/>
      </w:pPr>
      <w:r w:rsidRPr="007F3CB7">
        <w:t>г) политических</w:t>
      </w:r>
    </w:p>
    <w:p w:rsidR="00B67D74" w:rsidRPr="007F3CB7" w:rsidRDefault="00B67D74" w:rsidP="00900AB7">
      <w:pPr>
        <w:jc w:val="both"/>
      </w:pPr>
    </w:p>
    <w:p w:rsidR="00B67D74" w:rsidRPr="00F82C02" w:rsidRDefault="00B67D74" w:rsidP="00900AB7">
      <w:pPr>
        <w:jc w:val="both"/>
        <w:rPr>
          <w:b/>
        </w:rPr>
      </w:pPr>
      <w:r w:rsidRPr="00F82C02">
        <w:rPr>
          <w:b/>
        </w:rPr>
        <w:t xml:space="preserve">31. Согласно 102-й конвенции МОТ, пенсия не должна быть ниже: </w:t>
      </w:r>
    </w:p>
    <w:p w:rsidR="00B67D74" w:rsidRPr="007F3CB7" w:rsidRDefault="00B67D74" w:rsidP="00900AB7">
      <w:pPr>
        <w:jc w:val="both"/>
      </w:pPr>
      <w:r w:rsidRPr="007F3CB7">
        <w:t>а) 70 % от зарплаты</w:t>
      </w:r>
    </w:p>
    <w:p w:rsidR="00B67D74" w:rsidRPr="007F3CB7" w:rsidRDefault="00B67D74" w:rsidP="00900AB7">
      <w:pPr>
        <w:jc w:val="both"/>
      </w:pPr>
      <w:r w:rsidRPr="007F3CB7">
        <w:t>б) 50 % от зарплаты</w:t>
      </w:r>
    </w:p>
    <w:p w:rsidR="00B67D74" w:rsidRPr="007F3CB7" w:rsidRDefault="00B67D74" w:rsidP="00900AB7">
      <w:pPr>
        <w:jc w:val="both"/>
      </w:pPr>
      <w:r w:rsidRPr="007F3CB7">
        <w:t>в) 40 % от зарплаты</w:t>
      </w:r>
    </w:p>
    <w:p w:rsidR="00B67D74" w:rsidRPr="007F3CB7" w:rsidRDefault="00B67D74" w:rsidP="00900AB7">
      <w:pPr>
        <w:jc w:val="both"/>
      </w:pPr>
      <w:r w:rsidRPr="007F3CB7">
        <w:t>г) 20 % от зарплаты</w:t>
      </w:r>
    </w:p>
    <w:p w:rsidR="00B67D74" w:rsidRPr="007F3CB7" w:rsidRDefault="00B67D74" w:rsidP="00900AB7">
      <w:pPr>
        <w:jc w:val="both"/>
      </w:pPr>
    </w:p>
    <w:p w:rsidR="00B67D74" w:rsidRPr="00F82C02" w:rsidRDefault="00B67D74" w:rsidP="00900AB7">
      <w:pPr>
        <w:jc w:val="both"/>
        <w:rPr>
          <w:b/>
        </w:rPr>
      </w:pPr>
      <w:r w:rsidRPr="00F82C02">
        <w:rPr>
          <w:b/>
        </w:rPr>
        <w:t xml:space="preserve">32. Система социального обеспечения граждан финансируется целиком за счёт: </w:t>
      </w:r>
    </w:p>
    <w:p w:rsidR="00B67D74" w:rsidRPr="007F3CB7" w:rsidRDefault="00B67D74" w:rsidP="00900AB7">
      <w:pPr>
        <w:jc w:val="both"/>
      </w:pPr>
      <w:r w:rsidRPr="007F3CB7">
        <w:t>а) налогов</w:t>
      </w:r>
    </w:p>
    <w:p w:rsidR="00B67D74" w:rsidRPr="007F3CB7" w:rsidRDefault="00B67D74" w:rsidP="00900AB7">
      <w:pPr>
        <w:jc w:val="both"/>
      </w:pPr>
      <w:r w:rsidRPr="007F3CB7">
        <w:t>б) отчислений бизнеса</w:t>
      </w:r>
    </w:p>
    <w:p w:rsidR="00B67D74" w:rsidRPr="007F3CB7" w:rsidRDefault="00B67D74" w:rsidP="00900AB7">
      <w:pPr>
        <w:jc w:val="both"/>
      </w:pPr>
      <w:r w:rsidRPr="007F3CB7">
        <w:t>в) прибыли от внешней торговли</w:t>
      </w:r>
    </w:p>
    <w:p w:rsidR="00B67D74" w:rsidRPr="007F3CB7" w:rsidRDefault="00B67D74" w:rsidP="00900AB7">
      <w:pPr>
        <w:jc w:val="both"/>
      </w:pPr>
      <w:r w:rsidRPr="007F3CB7">
        <w:t>г) доходов от продажи нефти</w:t>
      </w:r>
    </w:p>
    <w:p w:rsidR="00B67D74" w:rsidRPr="007F3CB7" w:rsidRDefault="00B67D74" w:rsidP="00900AB7">
      <w:pPr>
        <w:jc w:val="both"/>
      </w:pPr>
    </w:p>
    <w:p w:rsidR="00B67D74" w:rsidRPr="00F82C02" w:rsidRDefault="00B67D74" w:rsidP="00900AB7">
      <w:pPr>
        <w:jc w:val="both"/>
        <w:rPr>
          <w:b/>
        </w:rPr>
      </w:pPr>
      <w:r w:rsidRPr="00F82C02">
        <w:rPr>
          <w:b/>
        </w:rPr>
        <w:t xml:space="preserve">33. Принцип распределения социальной помощи в зависимости от нуждаемости отдельных социальных групп – это: </w:t>
      </w:r>
    </w:p>
    <w:p w:rsidR="00B67D74" w:rsidRPr="007F3CB7" w:rsidRDefault="00B67D74" w:rsidP="00900AB7">
      <w:pPr>
        <w:jc w:val="both"/>
      </w:pPr>
      <w:r w:rsidRPr="007F3CB7">
        <w:t>а) социальное обеспечение</w:t>
      </w:r>
    </w:p>
    <w:p w:rsidR="00B67D74" w:rsidRPr="007F3CB7" w:rsidRDefault="00B67D74" w:rsidP="00900AB7">
      <w:pPr>
        <w:jc w:val="both"/>
      </w:pPr>
      <w:r w:rsidRPr="007F3CB7">
        <w:t>б) социальная защита</w:t>
      </w:r>
    </w:p>
    <w:p w:rsidR="00B67D74" w:rsidRPr="007F3CB7" w:rsidRDefault="00B67D74" w:rsidP="00900AB7">
      <w:pPr>
        <w:jc w:val="both"/>
      </w:pPr>
      <w:r w:rsidRPr="007F3CB7">
        <w:t>в) социальное страхование</w:t>
      </w:r>
    </w:p>
    <w:p w:rsidR="00B67D74" w:rsidRPr="007F3CB7" w:rsidRDefault="00B67D74" w:rsidP="00900AB7">
      <w:pPr>
        <w:jc w:val="both"/>
      </w:pPr>
      <w:r w:rsidRPr="007F3CB7">
        <w:t>г) субсидиарность</w:t>
      </w:r>
    </w:p>
    <w:p w:rsidR="00B67D74" w:rsidRPr="007F3CB7" w:rsidRDefault="00B67D74" w:rsidP="00900AB7">
      <w:pPr>
        <w:jc w:val="both"/>
      </w:pPr>
    </w:p>
    <w:p w:rsidR="00B67D74" w:rsidRPr="00F82C02" w:rsidRDefault="00B67D74" w:rsidP="00900AB7">
      <w:pPr>
        <w:jc w:val="both"/>
        <w:rPr>
          <w:b/>
        </w:rPr>
      </w:pPr>
      <w:r w:rsidRPr="00F82C02">
        <w:rPr>
          <w:b/>
        </w:rPr>
        <w:t xml:space="preserve">34. Прожиточный минимум – это: </w:t>
      </w:r>
    </w:p>
    <w:p w:rsidR="00B67D74" w:rsidRPr="007F3CB7" w:rsidRDefault="00B67D74"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B67D74" w:rsidRPr="007F3CB7" w:rsidRDefault="00B67D74" w:rsidP="00900AB7">
      <w:pPr>
        <w:jc w:val="both"/>
      </w:pPr>
      <w:r w:rsidRPr="007F3CB7">
        <w:t>б) минимальный уровень дохода, который считается необходимым для обеспечения определённого уровня жизни</w:t>
      </w:r>
    </w:p>
    <w:p w:rsidR="00B67D74" w:rsidRPr="007F3CB7" w:rsidRDefault="00B67D74" w:rsidP="00900AB7">
      <w:pPr>
        <w:jc w:val="both"/>
      </w:pPr>
    </w:p>
    <w:p w:rsidR="00B67D74" w:rsidRPr="00F82C02" w:rsidRDefault="00B67D74" w:rsidP="00900AB7">
      <w:pPr>
        <w:jc w:val="both"/>
        <w:rPr>
          <w:b/>
        </w:rPr>
      </w:pPr>
      <w:r w:rsidRPr="00F82C02">
        <w:rPr>
          <w:b/>
        </w:rPr>
        <w:t xml:space="preserve">35. Главной общественно-политической предпосылкой формирования социального государства является: </w:t>
      </w:r>
    </w:p>
    <w:p w:rsidR="00B67D74" w:rsidRPr="007F3CB7" w:rsidRDefault="00B67D74" w:rsidP="00900AB7">
      <w:pPr>
        <w:jc w:val="both"/>
      </w:pPr>
      <w:r w:rsidRPr="007F3CB7">
        <w:t>а) патерналистский режим</w:t>
      </w:r>
    </w:p>
    <w:p w:rsidR="00B67D74" w:rsidRPr="007F3CB7" w:rsidRDefault="00B67D74" w:rsidP="00900AB7">
      <w:pPr>
        <w:jc w:val="both"/>
      </w:pPr>
      <w:r w:rsidRPr="007F3CB7">
        <w:t>б) создание гражданского общества</w:t>
      </w:r>
    </w:p>
    <w:p w:rsidR="00B67D74" w:rsidRPr="007F3CB7" w:rsidRDefault="00B67D74" w:rsidP="00900AB7">
      <w:pPr>
        <w:jc w:val="both"/>
      </w:pPr>
      <w:r w:rsidRPr="007F3CB7">
        <w:t>в) сильное социалистическое движение в стране</w:t>
      </w:r>
    </w:p>
    <w:p w:rsidR="00B67D74" w:rsidRPr="007F3CB7" w:rsidRDefault="00B67D74" w:rsidP="00900AB7">
      <w:pPr>
        <w:jc w:val="both"/>
      </w:pPr>
      <w:r w:rsidRPr="007F3CB7">
        <w:t>г) слабость государственной власти</w:t>
      </w:r>
    </w:p>
    <w:p w:rsidR="00B67D74" w:rsidRPr="007F3CB7" w:rsidRDefault="00B67D74" w:rsidP="00900AB7">
      <w:pPr>
        <w:jc w:val="both"/>
      </w:pPr>
    </w:p>
    <w:p w:rsidR="00B67D74" w:rsidRPr="00F82C02" w:rsidRDefault="00B67D74" w:rsidP="00900AB7">
      <w:pPr>
        <w:pStyle w:val="NormalWeb"/>
        <w:spacing w:after="0"/>
        <w:jc w:val="both"/>
        <w:rPr>
          <w:rFonts w:ascii="Times New Roman" w:hAnsi="Times New Roman"/>
          <w:b/>
          <w:color w:val="auto"/>
          <w:sz w:val="24"/>
          <w:szCs w:val="24"/>
        </w:rPr>
      </w:pPr>
      <w:r w:rsidRPr="00F82C02">
        <w:rPr>
          <w:rFonts w:ascii="Times New Roman" w:hAnsi="Times New Roman"/>
          <w:b/>
          <w:color w:val="auto"/>
          <w:sz w:val="24"/>
          <w:szCs w:val="24"/>
        </w:rPr>
        <w:t>36. Реализация основных принципов социальной политики в России в начале ХХIв. заключается в:</w:t>
      </w:r>
    </w:p>
    <w:p w:rsidR="00B67D74" w:rsidRPr="00F82C02" w:rsidRDefault="00B67D74" w:rsidP="00900AB7">
      <w:pPr>
        <w:pStyle w:val="NormalWeb"/>
        <w:spacing w:after="0"/>
        <w:jc w:val="both"/>
        <w:rPr>
          <w:rFonts w:ascii="Times New Roman" w:hAnsi="Times New Roman"/>
          <w:color w:val="auto"/>
          <w:sz w:val="24"/>
          <w:szCs w:val="24"/>
        </w:rPr>
      </w:pPr>
      <w:r w:rsidRPr="00F82C02">
        <w:rPr>
          <w:rFonts w:ascii="Times New Roman" w:hAnsi="Times New Roman"/>
          <w:color w:val="auto"/>
          <w:sz w:val="24"/>
          <w:szCs w:val="24"/>
        </w:rPr>
        <w:t>а) в повышении уровня жизни подавляющей части населения;</w:t>
      </w:r>
    </w:p>
    <w:p w:rsidR="00B67D74" w:rsidRPr="00F82C02" w:rsidRDefault="00B67D74" w:rsidP="00900AB7">
      <w:pPr>
        <w:pStyle w:val="NormalWeb"/>
        <w:spacing w:after="0"/>
        <w:jc w:val="both"/>
        <w:rPr>
          <w:rFonts w:ascii="Times New Roman" w:hAnsi="Times New Roman"/>
          <w:color w:val="auto"/>
          <w:sz w:val="24"/>
          <w:szCs w:val="24"/>
        </w:rPr>
      </w:pPr>
      <w:r w:rsidRPr="00F82C02">
        <w:rPr>
          <w:rFonts w:ascii="Times New Roman" w:hAnsi="Times New Roman"/>
          <w:color w:val="auto"/>
          <w:sz w:val="24"/>
          <w:szCs w:val="24"/>
        </w:rPr>
        <w:t>б) в повышении качества жизни;</w:t>
      </w:r>
    </w:p>
    <w:p w:rsidR="00B67D74" w:rsidRPr="00F82C02" w:rsidRDefault="00B67D74" w:rsidP="00900AB7">
      <w:pPr>
        <w:pStyle w:val="NormalWeb"/>
        <w:spacing w:after="0"/>
        <w:jc w:val="both"/>
        <w:rPr>
          <w:rFonts w:ascii="Times New Roman" w:hAnsi="Times New Roman"/>
          <w:color w:val="auto"/>
          <w:sz w:val="24"/>
          <w:szCs w:val="24"/>
        </w:rPr>
      </w:pPr>
      <w:r w:rsidRPr="00F82C02">
        <w:rPr>
          <w:rFonts w:ascii="Times New Roman" w:hAnsi="Times New Roman"/>
          <w:color w:val="auto"/>
          <w:sz w:val="24"/>
          <w:szCs w:val="24"/>
        </w:rPr>
        <w:t>в) в росте дифференциации доходов населения;</w:t>
      </w:r>
    </w:p>
    <w:p w:rsidR="00B67D74" w:rsidRPr="00F82C02" w:rsidRDefault="00B67D74" w:rsidP="00900AB7">
      <w:pPr>
        <w:pStyle w:val="NormalWeb"/>
        <w:spacing w:after="0"/>
        <w:jc w:val="both"/>
        <w:rPr>
          <w:rFonts w:ascii="Times New Roman" w:hAnsi="Times New Roman"/>
          <w:color w:val="auto"/>
          <w:sz w:val="24"/>
          <w:szCs w:val="24"/>
        </w:rPr>
      </w:pPr>
      <w:r w:rsidRPr="00F82C02">
        <w:rPr>
          <w:rFonts w:ascii="Times New Roman" w:hAnsi="Times New Roman"/>
          <w:color w:val="auto"/>
          <w:sz w:val="24"/>
          <w:szCs w:val="24"/>
        </w:rPr>
        <w:t>г) в росте реальных доходов так называемого среднего класса;</w:t>
      </w:r>
    </w:p>
    <w:p w:rsidR="00B67D74" w:rsidRPr="00F82C02" w:rsidRDefault="00B67D74" w:rsidP="00900AB7">
      <w:pPr>
        <w:pStyle w:val="NormalWeb"/>
        <w:spacing w:after="0"/>
        <w:jc w:val="both"/>
        <w:rPr>
          <w:rFonts w:ascii="Times New Roman" w:hAnsi="Times New Roman"/>
          <w:color w:val="auto"/>
          <w:sz w:val="24"/>
          <w:szCs w:val="24"/>
        </w:rPr>
      </w:pPr>
      <w:r w:rsidRPr="00F82C02">
        <w:rPr>
          <w:rFonts w:ascii="Times New Roman" w:hAnsi="Times New Roman"/>
          <w:color w:val="auto"/>
          <w:sz w:val="24"/>
          <w:szCs w:val="24"/>
        </w:rPr>
        <w:t>д) в ослаблении дифференциации доходов населения;</w:t>
      </w:r>
    </w:p>
    <w:p w:rsidR="00B67D74" w:rsidRPr="00F82C02" w:rsidRDefault="00B67D74" w:rsidP="00900AB7">
      <w:pPr>
        <w:pStyle w:val="NormalWeb"/>
        <w:spacing w:after="0"/>
        <w:jc w:val="both"/>
        <w:rPr>
          <w:rFonts w:ascii="Times New Roman" w:hAnsi="Times New Roman"/>
          <w:color w:val="auto"/>
          <w:sz w:val="24"/>
          <w:szCs w:val="24"/>
        </w:rPr>
      </w:pPr>
      <w:r w:rsidRPr="00F82C02">
        <w:rPr>
          <w:rFonts w:ascii="Times New Roman" w:hAnsi="Times New Roman"/>
          <w:color w:val="auto"/>
          <w:sz w:val="24"/>
          <w:szCs w:val="24"/>
        </w:rPr>
        <w:t>е) в смягчении социальных противоречий.</w:t>
      </w:r>
    </w:p>
    <w:p w:rsidR="00B67D74" w:rsidRPr="007F3CB7" w:rsidRDefault="00B67D74" w:rsidP="00900AB7">
      <w:pPr>
        <w:pStyle w:val="NormalWeb"/>
        <w:spacing w:after="0"/>
        <w:jc w:val="both"/>
      </w:pPr>
    </w:p>
    <w:p w:rsidR="00B67D74" w:rsidRPr="00F82C02" w:rsidRDefault="00B67D74" w:rsidP="00900AB7">
      <w:pPr>
        <w:jc w:val="both"/>
        <w:rPr>
          <w:b/>
        </w:rPr>
      </w:pPr>
      <w:r w:rsidRPr="00F82C02">
        <w:rPr>
          <w:b/>
        </w:rPr>
        <w:t xml:space="preserve">37. Социальная политика – это: </w:t>
      </w:r>
    </w:p>
    <w:p w:rsidR="00B67D74" w:rsidRPr="007F3CB7" w:rsidRDefault="00B67D74" w:rsidP="00900AB7">
      <w:pPr>
        <w:jc w:val="both"/>
      </w:pPr>
      <w:r w:rsidRPr="007F3CB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B67D74" w:rsidRPr="007F3CB7" w:rsidRDefault="00B67D74" w:rsidP="00900AB7">
      <w:pPr>
        <w:jc w:val="both"/>
      </w:pPr>
      <w:r w:rsidRPr="007F3CB7">
        <w:t>б) деятельность политических и социальных институтов, направленная на поддержку социально необеспеченных слоёв населения</w:t>
      </w:r>
    </w:p>
    <w:p w:rsidR="00B67D74" w:rsidRPr="007F3CB7" w:rsidRDefault="00B67D74" w:rsidP="00900AB7">
      <w:pPr>
        <w:jc w:val="both"/>
      </w:pPr>
      <w:r w:rsidRPr="007F3CB7">
        <w:t>в) деятельность политических и социальных институтов, направленная на реформирование общественных организаций и процессов</w:t>
      </w:r>
    </w:p>
    <w:p w:rsidR="00B67D74" w:rsidRPr="007F3CB7" w:rsidRDefault="00B67D74" w:rsidP="00900AB7">
      <w:pPr>
        <w:jc w:val="both"/>
      </w:pPr>
    </w:p>
    <w:p w:rsidR="00B67D74" w:rsidRPr="00F82C02" w:rsidRDefault="00B67D74" w:rsidP="00900AB7">
      <w:pPr>
        <w:jc w:val="both"/>
        <w:rPr>
          <w:b/>
        </w:rPr>
      </w:pPr>
      <w:r w:rsidRPr="00F82C02">
        <w:rPr>
          <w:b/>
        </w:rPr>
        <w:t>38. Структура социальной политики включает следующее число уровней:</w:t>
      </w:r>
    </w:p>
    <w:p w:rsidR="00B67D74" w:rsidRPr="007F3CB7" w:rsidRDefault="00B67D74" w:rsidP="00900AB7">
      <w:pPr>
        <w:jc w:val="both"/>
      </w:pPr>
      <w:r w:rsidRPr="007F3CB7">
        <w:t>а) один уровень</w:t>
      </w:r>
    </w:p>
    <w:p w:rsidR="00B67D74" w:rsidRPr="007F3CB7" w:rsidRDefault="00B67D74" w:rsidP="00900AB7">
      <w:pPr>
        <w:jc w:val="both"/>
      </w:pPr>
      <w:r w:rsidRPr="007F3CB7">
        <w:t>б) два уровня</w:t>
      </w:r>
    </w:p>
    <w:p w:rsidR="00B67D74" w:rsidRPr="007F3CB7" w:rsidRDefault="00B67D74" w:rsidP="00900AB7">
      <w:pPr>
        <w:jc w:val="both"/>
      </w:pPr>
      <w:r w:rsidRPr="007F3CB7">
        <w:t>в) три уровня</w:t>
      </w:r>
    </w:p>
    <w:p w:rsidR="00B67D74" w:rsidRPr="007F3CB7" w:rsidRDefault="00B67D74" w:rsidP="00900AB7">
      <w:pPr>
        <w:jc w:val="both"/>
      </w:pPr>
      <w:r w:rsidRPr="007F3CB7">
        <w:t>г) четыре уровня</w:t>
      </w:r>
    </w:p>
    <w:p w:rsidR="00B67D74" w:rsidRPr="007F3CB7" w:rsidRDefault="00B67D74" w:rsidP="00900AB7">
      <w:pPr>
        <w:jc w:val="both"/>
      </w:pPr>
    </w:p>
    <w:p w:rsidR="00B67D74" w:rsidRPr="00F82C02" w:rsidRDefault="00B67D74" w:rsidP="00900AB7">
      <w:pPr>
        <w:jc w:val="both"/>
        <w:rPr>
          <w:b/>
        </w:rPr>
      </w:pPr>
      <w:r w:rsidRPr="00F82C02">
        <w:rPr>
          <w:b/>
        </w:rPr>
        <w:t xml:space="preserve">39. В структуре социальной политики не выделяется уровень: </w:t>
      </w:r>
    </w:p>
    <w:p w:rsidR="00B67D74" w:rsidRPr="007F3CB7" w:rsidRDefault="00B67D74" w:rsidP="00900AB7">
      <w:pPr>
        <w:jc w:val="both"/>
      </w:pPr>
      <w:r w:rsidRPr="007F3CB7">
        <w:t>1) глобальный</w:t>
      </w:r>
    </w:p>
    <w:p w:rsidR="00B67D74" w:rsidRPr="007F3CB7" w:rsidRDefault="00B67D74" w:rsidP="00900AB7">
      <w:pPr>
        <w:jc w:val="both"/>
      </w:pPr>
      <w:r w:rsidRPr="007F3CB7">
        <w:t>2) федеральный</w:t>
      </w:r>
    </w:p>
    <w:p w:rsidR="00B67D74" w:rsidRPr="007F3CB7" w:rsidRDefault="00B67D74" w:rsidP="00900AB7">
      <w:pPr>
        <w:jc w:val="both"/>
      </w:pPr>
      <w:r w:rsidRPr="007F3CB7">
        <w:t>3) региональный</w:t>
      </w:r>
    </w:p>
    <w:p w:rsidR="00B67D74" w:rsidRPr="007F3CB7" w:rsidRDefault="00B67D74" w:rsidP="00900AB7">
      <w:pPr>
        <w:jc w:val="both"/>
      </w:pPr>
      <w:r w:rsidRPr="007F3CB7">
        <w:t>4) муниципальный</w:t>
      </w:r>
    </w:p>
    <w:p w:rsidR="00B67D74" w:rsidRPr="007F3CB7" w:rsidRDefault="00B67D74" w:rsidP="00900AB7">
      <w:pPr>
        <w:jc w:val="both"/>
      </w:pPr>
    </w:p>
    <w:p w:rsidR="00B67D74" w:rsidRPr="00F82C02" w:rsidRDefault="00B67D74" w:rsidP="00900AB7">
      <w:pPr>
        <w:jc w:val="both"/>
        <w:rPr>
          <w:b/>
        </w:rPr>
      </w:pPr>
      <w:r w:rsidRPr="00F82C02">
        <w:rPr>
          <w:b/>
        </w:rPr>
        <w:t xml:space="preserve">40. К функциям социальной политики социального государства не относится: </w:t>
      </w:r>
    </w:p>
    <w:p w:rsidR="00B67D74" w:rsidRPr="007F3CB7" w:rsidRDefault="00B67D74" w:rsidP="00900AB7">
      <w:pPr>
        <w:jc w:val="both"/>
      </w:pPr>
      <w:r w:rsidRPr="007F3CB7">
        <w:t>а) противодействие депопуляции населения</w:t>
      </w:r>
    </w:p>
    <w:p w:rsidR="00B67D74" w:rsidRPr="007F3CB7" w:rsidRDefault="00B67D74" w:rsidP="00900AB7">
      <w:pPr>
        <w:jc w:val="both"/>
      </w:pPr>
      <w:r w:rsidRPr="007F3CB7">
        <w:t>б) предотвращение массовой бедности населения</w:t>
      </w:r>
    </w:p>
    <w:p w:rsidR="00B67D74" w:rsidRPr="007F3CB7" w:rsidRDefault="00B67D74" w:rsidP="00900AB7">
      <w:pPr>
        <w:jc w:val="both"/>
      </w:pPr>
      <w:r w:rsidRPr="007F3CB7">
        <w:t>в) решение этнических и военных конфликтов</w:t>
      </w:r>
    </w:p>
    <w:p w:rsidR="00B67D74" w:rsidRPr="007F3CB7" w:rsidRDefault="00B67D74" w:rsidP="00900AB7">
      <w:pPr>
        <w:jc w:val="both"/>
      </w:pPr>
      <w:r w:rsidRPr="007F3CB7">
        <w:t>г) борьба с безработицей</w:t>
      </w:r>
    </w:p>
    <w:p w:rsidR="00B67D74" w:rsidRPr="007F3CB7" w:rsidRDefault="00B67D74" w:rsidP="00900AB7">
      <w:pPr>
        <w:jc w:val="both"/>
      </w:pPr>
    </w:p>
    <w:p w:rsidR="00B67D74" w:rsidRPr="00F82C02" w:rsidRDefault="00B67D74" w:rsidP="00900AB7">
      <w:pPr>
        <w:jc w:val="both"/>
        <w:rPr>
          <w:b/>
        </w:rPr>
      </w:pPr>
      <w:r w:rsidRPr="00F82C02">
        <w:rPr>
          <w:b/>
        </w:rPr>
        <w:t xml:space="preserve">41. К универсальному  принципу социальной политики относится: </w:t>
      </w:r>
    </w:p>
    <w:p w:rsidR="00B67D74" w:rsidRPr="007F3CB7" w:rsidRDefault="00B67D74" w:rsidP="00900AB7">
      <w:pPr>
        <w:jc w:val="both"/>
      </w:pPr>
      <w:r w:rsidRPr="007F3CB7">
        <w:t>а) активность и адресность</w:t>
      </w:r>
    </w:p>
    <w:p w:rsidR="00B67D74" w:rsidRPr="007F3CB7" w:rsidRDefault="00B67D74" w:rsidP="00900AB7">
      <w:pPr>
        <w:jc w:val="both"/>
      </w:pPr>
      <w:r w:rsidRPr="007F3CB7">
        <w:t>б) динамизм и гибкость</w:t>
      </w:r>
    </w:p>
    <w:p w:rsidR="00B67D74" w:rsidRPr="007F3CB7" w:rsidRDefault="00B67D74" w:rsidP="00900AB7">
      <w:pPr>
        <w:jc w:val="both"/>
      </w:pPr>
      <w:r w:rsidRPr="007F3CB7">
        <w:t>в) социальное партнерство</w:t>
      </w:r>
    </w:p>
    <w:p w:rsidR="00B67D74" w:rsidRPr="007F3CB7" w:rsidRDefault="00B67D74" w:rsidP="00900AB7">
      <w:pPr>
        <w:jc w:val="both"/>
      </w:pPr>
    </w:p>
    <w:p w:rsidR="00B67D74" w:rsidRPr="00F82C02" w:rsidRDefault="00B67D74" w:rsidP="00900AB7">
      <w:pPr>
        <w:jc w:val="both"/>
        <w:rPr>
          <w:b/>
        </w:rPr>
      </w:pPr>
      <w:r w:rsidRPr="00F82C02">
        <w:rPr>
          <w:b/>
        </w:rPr>
        <w:t xml:space="preserve">42. Согласно Конституции РФ, регулирование подавляющего большинства социальных вопросов находится в ведении: </w:t>
      </w:r>
    </w:p>
    <w:p w:rsidR="00B67D74" w:rsidRPr="007F3CB7" w:rsidRDefault="00B67D74" w:rsidP="00900AB7">
      <w:pPr>
        <w:jc w:val="both"/>
      </w:pPr>
      <w:r w:rsidRPr="007F3CB7">
        <w:t>а) только Российской Федерации</w:t>
      </w:r>
    </w:p>
    <w:p w:rsidR="00B67D74" w:rsidRPr="007F3CB7" w:rsidRDefault="00B67D74" w:rsidP="00900AB7">
      <w:pPr>
        <w:jc w:val="both"/>
      </w:pPr>
      <w:r w:rsidRPr="007F3CB7">
        <w:t>б) только местных субъектов власти</w:t>
      </w:r>
    </w:p>
    <w:p w:rsidR="00B67D74" w:rsidRPr="007F3CB7" w:rsidRDefault="00B67D74" w:rsidP="00900AB7">
      <w:pPr>
        <w:jc w:val="both"/>
      </w:pPr>
      <w:r w:rsidRPr="007F3CB7">
        <w:t>в) Российской Федерации и ее субъектов</w:t>
      </w:r>
    </w:p>
    <w:p w:rsidR="00B67D74" w:rsidRPr="007F3CB7" w:rsidRDefault="00B67D74" w:rsidP="00900AB7">
      <w:pPr>
        <w:jc w:val="both"/>
      </w:pPr>
      <w:r w:rsidRPr="007F3CB7">
        <w:t>г) граждан страны</w:t>
      </w:r>
    </w:p>
    <w:p w:rsidR="00B67D74" w:rsidRPr="007F3CB7" w:rsidRDefault="00B67D74" w:rsidP="00900AB7">
      <w:pPr>
        <w:jc w:val="both"/>
      </w:pPr>
    </w:p>
    <w:p w:rsidR="00B67D74" w:rsidRPr="00F82C02" w:rsidRDefault="00B67D74" w:rsidP="00900AB7">
      <w:pPr>
        <w:jc w:val="both"/>
        <w:rPr>
          <w:b/>
        </w:rPr>
      </w:pPr>
      <w:r w:rsidRPr="00F82C02">
        <w:rPr>
          <w:b/>
        </w:rPr>
        <w:t xml:space="preserve">43. Нормотворчество органов местного самоуправления в сфере социальных вопросов регулируется законом: </w:t>
      </w:r>
    </w:p>
    <w:p w:rsidR="00B67D74" w:rsidRPr="007F3CB7" w:rsidRDefault="00B67D74" w:rsidP="00900AB7">
      <w:pPr>
        <w:jc w:val="both"/>
      </w:pPr>
      <w:r w:rsidRPr="007F3CB7">
        <w:t xml:space="preserve">а) «О системе государственной службы Российской Федерации» </w:t>
      </w:r>
    </w:p>
    <w:p w:rsidR="00B67D74" w:rsidRPr="007F3CB7" w:rsidRDefault="00B67D74" w:rsidP="00900AB7">
      <w:pPr>
        <w:jc w:val="both"/>
      </w:pPr>
      <w:r w:rsidRPr="007F3CB7">
        <w:t xml:space="preserve">б) «Об общих принципах организации местного самоуправления в Российской  Федерации» </w:t>
      </w:r>
    </w:p>
    <w:p w:rsidR="00B67D74" w:rsidRPr="007F3CB7" w:rsidRDefault="00B67D74" w:rsidP="00900AB7">
      <w:pPr>
        <w:jc w:val="both"/>
      </w:pPr>
      <w:r w:rsidRPr="007F3CB7">
        <w:t xml:space="preserve">в) «О муниципальной службе в Российской Федерации» </w:t>
      </w:r>
    </w:p>
    <w:p w:rsidR="00B67D74" w:rsidRPr="007F3CB7" w:rsidRDefault="00B67D74" w:rsidP="00900AB7">
      <w:pPr>
        <w:jc w:val="both"/>
      </w:pPr>
      <w:r w:rsidRPr="007F3CB7">
        <w:t>г) Уголовно-процессуальный кодекс Российской Федерации</w:t>
      </w:r>
    </w:p>
    <w:p w:rsidR="00B67D74" w:rsidRPr="007F3CB7" w:rsidRDefault="00B67D74" w:rsidP="00900AB7">
      <w:pPr>
        <w:jc w:val="both"/>
      </w:pPr>
    </w:p>
    <w:p w:rsidR="00B67D74" w:rsidRPr="00F82C02" w:rsidRDefault="00B67D74" w:rsidP="00900AB7">
      <w:pPr>
        <w:jc w:val="both"/>
        <w:rPr>
          <w:b/>
        </w:rPr>
      </w:pPr>
      <w:r w:rsidRPr="00F82C02">
        <w:rPr>
          <w:b/>
        </w:rPr>
        <w:t xml:space="preserve">44. Корпоративизм – это: </w:t>
      </w:r>
    </w:p>
    <w:p w:rsidR="00B67D74" w:rsidRPr="007F3CB7" w:rsidRDefault="00B67D74" w:rsidP="00900AB7">
      <w:pPr>
        <w:jc w:val="both"/>
      </w:pPr>
      <w:r w:rsidRPr="007F3CB7">
        <w:t>а) принцип, согласно которому мировая экономика поделена между несколькими крупными корпорациями</w:t>
      </w:r>
    </w:p>
    <w:p w:rsidR="00B67D74" w:rsidRPr="007F3CB7" w:rsidRDefault="00B67D74" w:rsidP="00900AB7">
      <w:pPr>
        <w:jc w:val="both"/>
      </w:pPr>
      <w:r w:rsidRPr="007F3CB7">
        <w:t>б) уравнительно-распределительный принцип социальных отношений</w:t>
      </w:r>
    </w:p>
    <w:p w:rsidR="00B67D74" w:rsidRPr="007F3CB7" w:rsidRDefault="00B67D74" w:rsidP="00900AB7">
      <w:pPr>
        <w:jc w:val="both"/>
      </w:pPr>
      <w:r w:rsidRPr="007F3CB7">
        <w:t>в) система социальной ответственности людей друг перед другом</w:t>
      </w:r>
    </w:p>
    <w:p w:rsidR="00B67D74" w:rsidRPr="007F3CB7" w:rsidRDefault="00B67D74" w:rsidP="00900AB7">
      <w:pPr>
        <w:jc w:val="both"/>
      </w:pPr>
      <w:r w:rsidRPr="007F3CB7">
        <w:t>г) модель социально-экономического поведения, ставящая целью баланс интересов всех участвующих субъектов</w:t>
      </w:r>
    </w:p>
    <w:p w:rsidR="00B67D74" w:rsidRPr="00EE76E0" w:rsidRDefault="00B67D74" w:rsidP="00900AB7">
      <w:pPr>
        <w:jc w:val="both"/>
        <w:rPr>
          <w:b/>
        </w:rPr>
      </w:pPr>
    </w:p>
    <w:p w:rsidR="00B67D74" w:rsidRPr="00EE76E0" w:rsidRDefault="00B67D74" w:rsidP="00900AB7">
      <w:pPr>
        <w:rPr>
          <w:b/>
        </w:rPr>
      </w:pPr>
      <w:r w:rsidRPr="00EE76E0">
        <w:rPr>
          <w:b/>
        </w:rPr>
        <w:t xml:space="preserve">Примерный список вопросов </w:t>
      </w:r>
      <w:r>
        <w:rPr>
          <w:b/>
        </w:rPr>
        <w:t>к зачёту:</w:t>
      </w:r>
    </w:p>
    <w:p w:rsidR="00B67D74" w:rsidRPr="00EE76E0" w:rsidRDefault="00B67D74" w:rsidP="00900AB7">
      <w:pPr>
        <w:pStyle w:val="ListParagraph"/>
        <w:widowControl/>
        <w:numPr>
          <w:ilvl w:val="0"/>
          <w:numId w:val="28"/>
        </w:numPr>
        <w:autoSpaceDE/>
        <w:autoSpaceDN/>
        <w:adjustRightInd/>
        <w:jc w:val="both"/>
      </w:pPr>
      <w:r w:rsidRPr="00EE76E0">
        <w:t>Что такое государство</w:t>
      </w:r>
    </w:p>
    <w:p w:rsidR="00B67D74" w:rsidRPr="00EE76E0" w:rsidRDefault="00B67D74" w:rsidP="00900AB7">
      <w:pPr>
        <w:pStyle w:val="ListParagraph"/>
        <w:widowControl/>
        <w:numPr>
          <w:ilvl w:val="0"/>
          <w:numId w:val="28"/>
        </w:numPr>
        <w:autoSpaceDE/>
        <w:autoSpaceDN/>
        <w:adjustRightInd/>
        <w:jc w:val="both"/>
      </w:pPr>
      <w:r w:rsidRPr="00EE76E0">
        <w:t>Назовите признаки публичной власти</w:t>
      </w:r>
    </w:p>
    <w:p w:rsidR="00B67D74" w:rsidRPr="00EE76E0" w:rsidRDefault="00B67D74" w:rsidP="00900AB7">
      <w:pPr>
        <w:pStyle w:val="ListParagraph"/>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B67D74" w:rsidRPr="00EE76E0" w:rsidRDefault="00B67D74" w:rsidP="00900AB7">
      <w:pPr>
        <w:pStyle w:val="ListParagraph"/>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B67D74" w:rsidRPr="00EE76E0" w:rsidRDefault="00B67D74" w:rsidP="00900AB7">
      <w:pPr>
        <w:pStyle w:val="ListParagraph"/>
        <w:widowControl/>
        <w:numPr>
          <w:ilvl w:val="0"/>
          <w:numId w:val="28"/>
        </w:numPr>
        <w:autoSpaceDE/>
        <w:autoSpaceDN/>
        <w:adjustRightInd/>
        <w:jc w:val="both"/>
      </w:pPr>
      <w:r w:rsidRPr="00EE76E0">
        <w:t>Какие подходы к определению государства вы знаете</w:t>
      </w:r>
    </w:p>
    <w:p w:rsidR="00B67D74" w:rsidRPr="00EE76E0" w:rsidRDefault="00B67D74" w:rsidP="00900AB7">
      <w:pPr>
        <w:pStyle w:val="ListParagraph"/>
        <w:widowControl/>
        <w:numPr>
          <w:ilvl w:val="0"/>
          <w:numId w:val="28"/>
        </w:numPr>
        <w:autoSpaceDE/>
        <w:autoSpaceDN/>
        <w:adjustRightInd/>
        <w:jc w:val="both"/>
      </w:pPr>
      <w:r w:rsidRPr="00EE76E0">
        <w:t>Перечислите признаки государства.</w:t>
      </w:r>
    </w:p>
    <w:p w:rsidR="00B67D74" w:rsidRPr="00EE76E0" w:rsidRDefault="00B67D74" w:rsidP="00900AB7">
      <w:pPr>
        <w:pStyle w:val="ListParagraph"/>
        <w:widowControl/>
        <w:numPr>
          <w:ilvl w:val="0"/>
          <w:numId w:val="28"/>
        </w:numPr>
        <w:autoSpaceDE/>
        <w:autoSpaceDN/>
        <w:adjustRightInd/>
        <w:jc w:val="both"/>
      </w:pPr>
      <w:r w:rsidRPr="00EE76E0">
        <w:t>Перечислите внутренние и внешние функции государства</w:t>
      </w:r>
    </w:p>
    <w:p w:rsidR="00B67D74" w:rsidRPr="00EE76E0" w:rsidRDefault="00B67D74" w:rsidP="00900AB7">
      <w:pPr>
        <w:pStyle w:val="ListParagraph"/>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B67D74" w:rsidRPr="00EE76E0" w:rsidRDefault="00B67D74" w:rsidP="00900AB7">
      <w:pPr>
        <w:pStyle w:val="ListParagraph"/>
        <w:widowControl/>
        <w:numPr>
          <w:ilvl w:val="0"/>
          <w:numId w:val="28"/>
        </w:numPr>
        <w:autoSpaceDE/>
        <w:autoSpaceDN/>
        <w:adjustRightInd/>
        <w:jc w:val="both"/>
      </w:pPr>
      <w:r w:rsidRPr="00EE76E0">
        <w:t>Дайте понятие права.Перечислите признаки права</w:t>
      </w:r>
    </w:p>
    <w:p w:rsidR="00B67D74" w:rsidRPr="00EE76E0" w:rsidRDefault="00B67D74" w:rsidP="00900AB7">
      <w:pPr>
        <w:pStyle w:val="ListParagraph"/>
        <w:widowControl/>
        <w:numPr>
          <w:ilvl w:val="0"/>
          <w:numId w:val="28"/>
        </w:numPr>
        <w:autoSpaceDE/>
        <w:autoSpaceDN/>
        <w:adjustRightInd/>
        <w:jc w:val="both"/>
      </w:pPr>
      <w:r w:rsidRPr="00EE76E0">
        <w:t>Каковы основные функции права</w:t>
      </w:r>
    </w:p>
    <w:p w:rsidR="00B67D74" w:rsidRPr="00EE76E0" w:rsidRDefault="00B67D74" w:rsidP="00900AB7">
      <w:pPr>
        <w:pStyle w:val="ListParagraph"/>
        <w:widowControl/>
        <w:numPr>
          <w:ilvl w:val="0"/>
          <w:numId w:val="28"/>
        </w:numPr>
        <w:autoSpaceDE/>
        <w:autoSpaceDN/>
        <w:adjustRightInd/>
        <w:jc w:val="both"/>
      </w:pPr>
      <w:r w:rsidRPr="00EE76E0">
        <w:t>Дайте понятие системы права и перечислите ее элементы.</w:t>
      </w:r>
    </w:p>
    <w:p w:rsidR="00B67D74" w:rsidRPr="00EE76E0" w:rsidRDefault="00B67D74" w:rsidP="00900AB7">
      <w:pPr>
        <w:pStyle w:val="ListParagraph"/>
        <w:widowControl/>
        <w:numPr>
          <w:ilvl w:val="0"/>
          <w:numId w:val="28"/>
        </w:numPr>
        <w:autoSpaceDE/>
        <w:autoSpaceDN/>
        <w:adjustRightInd/>
        <w:jc w:val="both"/>
      </w:pPr>
      <w:r w:rsidRPr="00EE76E0">
        <w:t>Приведите примеры отраслей, институтов, правовых норм.</w:t>
      </w:r>
    </w:p>
    <w:p w:rsidR="00B67D74" w:rsidRPr="00EE76E0" w:rsidRDefault="00B67D74" w:rsidP="00900AB7">
      <w:pPr>
        <w:pStyle w:val="ListParagraph"/>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B67D74" w:rsidRPr="00EE76E0" w:rsidRDefault="00B67D74" w:rsidP="00900AB7">
      <w:pPr>
        <w:pStyle w:val="ListParagraph"/>
        <w:widowControl/>
        <w:numPr>
          <w:ilvl w:val="0"/>
          <w:numId w:val="28"/>
        </w:numPr>
        <w:autoSpaceDE/>
        <w:autoSpaceDN/>
        <w:adjustRightInd/>
        <w:jc w:val="both"/>
      </w:pPr>
      <w:r w:rsidRPr="00EE76E0">
        <w:t>Что такое НПА. Какие вы знаете классификации НПА</w:t>
      </w:r>
    </w:p>
    <w:p w:rsidR="00B67D74" w:rsidRPr="00EE76E0" w:rsidRDefault="00B67D74" w:rsidP="00900AB7">
      <w:pPr>
        <w:pStyle w:val="ListParagraph"/>
        <w:widowControl/>
        <w:numPr>
          <w:ilvl w:val="0"/>
          <w:numId w:val="28"/>
        </w:numPr>
        <w:autoSpaceDE/>
        <w:autoSpaceDN/>
        <w:adjustRightInd/>
        <w:jc w:val="both"/>
      </w:pPr>
      <w:r w:rsidRPr="00EE76E0">
        <w:t>Понятие, виды, примеры форм правления</w:t>
      </w:r>
    </w:p>
    <w:p w:rsidR="00B67D74" w:rsidRPr="00EE76E0" w:rsidRDefault="00B67D74" w:rsidP="00900AB7">
      <w:pPr>
        <w:pStyle w:val="ListParagraph"/>
        <w:widowControl/>
        <w:numPr>
          <w:ilvl w:val="0"/>
          <w:numId w:val="28"/>
        </w:numPr>
        <w:autoSpaceDE/>
        <w:autoSpaceDN/>
        <w:adjustRightInd/>
        <w:jc w:val="both"/>
      </w:pPr>
      <w:r w:rsidRPr="00EE76E0">
        <w:t>Понятие, виды, примеры форм политического режима</w:t>
      </w:r>
    </w:p>
    <w:p w:rsidR="00B67D74" w:rsidRPr="00EE76E0" w:rsidRDefault="00B67D74" w:rsidP="00900AB7">
      <w:pPr>
        <w:pStyle w:val="ListParagraph"/>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B67D74" w:rsidRPr="00EE76E0" w:rsidRDefault="00B67D74" w:rsidP="00900AB7">
      <w:pPr>
        <w:pStyle w:val="ListParagraph"/>
        <w:widowControl/>
        <w:numPr>
          <w:ilvl w:val="0"/>
          <w:numId w:val="28"/>
        </w:numPr>
        <w:autoSpaceDE/>
        <w:autoSpaceDN/>
        <w:adjustRightInd/>
        <w:jc w:val="both"/>
      </w:pPr>
      <w:r w:rsidRPr="00EE76E0">
        <w:t>Основная цель социального государства.</w:t>
      </w:r>
    </w:p>
    <w:p w:rsidR="00B67D74" w:rsidRPr="00EE76E0" w:rsidRDefault="00B67D74" w:rsidP="00900AB7">
      <w:pPr>
        <w:pStyle w:val="ListParagraph"/>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B67D74" w:rsidRPr="00EE76E0" w:rsidRDefault="00B67D74" w:rsidP="00900AB7">
      <w:pPr>
        <w:pStyle w:val="ListParagraph"/>
        <w:widowControl/>
        <w:numPr>
          <w:ilvl w:val="0"/>
          <w:numId w:val="28"/>
        </w:numPr>
        <w:autoSpaceDE/>
        <w:autoSpaceDN/>
        <w:adjustRightInd/>
        <w:jc w:val="both"/>
      </w:pPr>
      <w:r w:rsidRPr="00EE76E0">
        <w:t>Охарактеризуйте следующие модели социального государства Т. Маршалл, К. Эспин-Андерсон, Н. Фумис и Т. Тилтон - позитивное государство социальной защиты, социальное государство всеобщего благосостояния</w:t>
      </w:r>
    </w:p>
    <w:p w:rsidR="00B67D74" w:rsidRPr="00EE76E0" w:rsidRDefault="00B67D74" w:rsidP="00900AB7">
      <w:pPr>
        <w:pStyle w:val="ListParagraph"/>
        <w:widowControl/>
        <w:numPr>
          <w:ilvl w:val="0"/>
          <w:numId w:val="28"/>
        </w:numPr>
        <w:autoSpaceDE/>
        <w:autoSpaceDN/>
        <w:adjustRightInd/>
        <w:jc w:val="both"/>
      </w:pPr>
      <w:r w:rsidRPr="00EE76E0">
        <w:t>Вклад в развитие социального государства Ф. Рузвельта.</w:t>
      </w:r>
    </w:p>
    <w:p w:rsidR="00B67D74" w:rsidRPr="00EE76E0" w:rsidRDefault="00B67D74" w:rsidP="00900AB7">
      <w:pPr>
        <w:pStyle w:val="ListParagraph"/>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B67D74" w:rsidRPr="00EE76E0" w:rsidRDefault="00B67D74" w:rsidP="00900AB7">
      <w:pPr>
        <w:pStyle w:val="ListParagraph"/>
        <w:widowControl/>
        <w:numPr>
          <w:ilvl w:val="0"/>
          <w:numId w:val="28"/>
        </w:numPr>
        <w:autoSpaceDE/>
        <w:autoSpaceDN/>
        <w:adjustRightInd/>
        <w:jc w:val="both"/>
      </w:pPr>
      <w:r w:rsidRPr="00EE76E0">
        <w:t>Перечислите индикаторы социального государства.</w:t>
      </w:r>
    </w:p>
    <w:p w:rsidR="00B67D74" w:rsidRPr="00EE76E0" w:rsidRDefault="00B67D74" w:rsidP="00900AB7">
      <w:pPr>
        <w:pStyle w:val="ListParagraph"/>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B67D74" w:rsidRPr="00EE76E0" w:rsidRDefault="00B67D74" w:rsidP="00900AB7">
      <w:pPr>
        <w:pStyle w:val="ListParagraph"/>
        <w:widowControl/>
        <w:numPr>
          <w:ilvl w:val="0"/>
          <w:numId w:val="28"/>
        </w:numPr>
        <w:autoSpaceDE/>
        <w:autoSpaceDN/>
        <w:adjustRightInd/>
        <w:jc w:val="both"/>
      </w:pPr>
      <w:r w:rsidRPr="00EE76E0">
        <w:t>Охарактеризуйте либеральную модель социального государства</w:t>
      </w:r>
    </w:p>
    <w:p w:rsidR="00B67D74" w:rsidRPr="00EE76E0" w:rsidRDefault="00B67D74" w:rsidP="00900AB7">
      <w:pPr>
        <w:pStyle w:val="ListParagraph"/>
        <w:widowControl/>
        <w:numPr>
          <w:ilvl w:val="0"/>
          <w:numId w:val="28"/>
        </w:numPr>
        <w:autoSpaceDE/>
        <w:autoSpaceDN/>
        <w:adjustRightInd/>
        <w:jc w:val="both"/>
      </w:pPr>
      <w:r w:rsidRPr="00EE76E0">
        <w:t>Охарактеризуйте корпоративную модель социального государства</w:t>
      </w:r>
    </w:p>
    <w:p w:rsidR="00B67D74" w:rsidRPr="00EE76E0" w:rsidRDefault="00B67D74" w:rsidP="00900AB7">
      <w:pPr>
        <w:pStyle w:val="ListParagraph"/>
        <w:widowControl/>
        <w:numPr>
          <w:ilvl w:val="0"/>
          <w:numId w:val="28"/>
        </w:numPr>
        <w:autoSpaceDE/>
        <w:autoSpaceDN/>
        <w:adjustRightInd/>
        <w:jc w:val="both"/>
      </w:pPr>
      <w:r w:rsidRPr="00EE76E0">
        <w:t>Перечислите основные признаки социального государства</w:t>
      </w:r>
    </w:p>
    <w:p w:rsidR="00B67D74" w:rsidRPr="00EE76E0" w:rsidRDefault="00B67D74" w:rsidP="00900AB7">
      <w:pPr>
        <w:pStyle w:val="ListParagraph"/>
        <w:widowControl/>
        <w:numPr>
          <w:ilvl w:val="0"/>
          <w:numId w:val="28"/>
        </w:numPr>
        <w:autoSpaceDE/>
        <w:autoSpaceDN/>
        <w:adjustRightInd/>
        <w:jc w:val="both"/>
      </w:pPr>
      <w:r w:rsidRPr="00EE76E0">
        <w:t>Перечислите основные функции социального государства</w:t>
      </w:r>
    </w:p>
    <w:p w:rsidR="00B67D74" w:rsidRPr="00EE76E0" w:rsidRDefault="00B67D74" w:rsidP="00900AB7">
      <w:pPr>
        <w:pStyle w:val="ListParagraph"/>
        <w:widowControl/>
        <w:numPr>
          <w:ilvl w:val="0"/>
          <w:numId w:val="28"/>
        </w:numPr>
        <w:autoSpaceDE/>
        <w:autoSpaceDN/>
        <w:adjustRightInd/>
        <w:jc w:val="both"/>
      </w:pPr>
      <w:r w:rsidRPr="00EE76E0">
        <w:t>Социальные концепции в России. Их особенности, авторы.</w:t>
      </w:r>
    </w:p>
    <w:p w:rsidR="00B67D74" w:rsidRPr="00EE76E0" w:rsidRDefault="00B67D74" w:rsidP="00900AB7">
      <w:pPr>
        <w:pStyle w:val="ListParagraph"/>
        <w:widowControl/>
        <w:numPr>
          <w:ilvl w:val="0"/>
          <w:numId w:val="28"/>
        </w:numPr>
        <w:autoSpaceDE/>
        <w:autoSpaceDN/>
        <w:adjustRightInd/>
        <w:jc w:val="both"/>
      </w:pPr>
      <w:r w:rsidRPr="00EE76E0">
        <w:t>Этапы становления социальной политики в СССР</w:t>
      </w:r>
    </w:p>
    <w:p w:rsidR="00B67D74" w:rsidRPr="00EE76E0" w:rsidRDefault="00B67D74" w:rsidP="00900AB7">
      <w:pPr>
        <w:pStyle w:val="ListParagraph"/>
        <w:widowControl/>
        <w:numPr>
          <w:ilvl w:val="0"/>
          <w:numId w:val="28"/>
        </w:numPr>
        <w:autoSpaceDE/>
        <w:autoSpaceDN/>
        <w:adjustRightInd/>
        <w:jc w:val="both"/>
      </w:pPr>
      <w:r w:rsidRPr="00EE76E0">
        <w:t xml:space="preserve">Принцип распределения и перераспределения в СССР. </w:t>
      </w:r>
    </w:p>
    <w:p w:rsidR="00B67D74" w:rsidRPr="00EE76E0" w:rsidRDefault="00B67D74" w:rsidP="00900AB7">
      <w:pPr>
        <w:pStyle w:val="ListParagraph"/>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B67D74" w:rsidRPr="00EE76E0" w:rsidRDefault="00B67D74" w:rsidP="00900AB7">
      <w:pPr>
        <w:pStyle w:val="ListParagraph"/>
        <w:widowControl/>
        <w:numPr>
          <w:ilvl w:val="0"/>
          <w:numId w:val="28"/>
        </w:numPr>
        <w:autoSpaceDE/>
        <w:autoSpaceDN/>
        <w:adjustRightInd/>
        <w:jc w:val="both"/>
      </w:pPr>
      <w:r w:rsidRPr="00EE76E0">
        <w:t>Как кризис 90-х годов 20 века отразился на социальной политике.</w:t>
      </w:r>
    </w:p>
    <w:p w:rsidR="00B67D74" w:rsidRPr="00EE76E0" w:rsidRDefault="00B67D74" w:rsidP="00900AB7">
      <w:pPr>
        <w:pStyle w:val="ListParagraph"/>
        <w:widowControl/>
        <w:numPr>
          <w:ilvl w:val="0"/>
          <w:numId w:val="28"/>
        </w:numPr>
        <w:autoSpaceDE/>
        <w:autoSpaceDN/>
        <w:adjustRightInd/>
        <w:jc w:val="both"/>
      </w:pPr>
      <w:r w:rsidRPr="00EE76E0">
        <w:t>Изменение социальной политики в 2000-2014 гг.Политика В.В. Путина в социальной сфере. Её особенности и значение.</w:t>
      </w:r>
    </w:p>
    <w:p w:rsidR="00B67D74" w:rsidRPr="00EE76E0" w:rsidRDefault="00B67D74" w:rsidP="00900AB7">
      <w:pPr>
        <w:pStyle w:val="ListParagraph"/>
        <w:widowControl/>
        <w:numPr>
          <w:ilvl w:val="0"/>
          <w:numId w:val="28"/>
        </w:numPr>
        <w:autoSpaceDE/>
        <w:autoSpaceDN/>
        <w:adjustRightInd/>
        <w:jc w:val="both"/>
      </w:pPr>
      <w:r w:rsidRPr="00EE76E0">
        <w:t>Пенсионная система в РФ. Проблемы.</w:t>
      </w:r>
    </w:p>
    <w:p w:rsidR="00B67D74" w:rsidRPr="00EE76E0" w:rsidRDefault="00B67D74" w:rsidP="00900AB7">
      <w:pPr>
        <w:pStyle w:val="ListParagraph"/>
        <w:widowControl/>
        <w:numPr>
          <w:ilvl w:val="0"/>
          <w:numId w:val="28"/>
        </w:numPr>
        <w:autoSpaceDE/>
        <w:autoSpaceDN/>
        <w:adjustRightInd/>
        <w:jc w:val="both"/>
      </w:pPr>
      <w:r w:rsidRPr="00EE76E0">
        <w:t>Формирование системы социального страхования – проблемы.</w:t>
      </w:r>
    </w:p>
    <w:p w:rsidR="00B67D74" w:rsidRPr="00EE76E0" w:rsidRDefault="00B67D74" w:rsidP="00900AB7">
      <w:pPr>
        <w:pStyle w:val="ListParagraph"/>
        <w:widowControl/>
        <w:numPr>
          <w:ilvl w:val="0"/>
          <w:numId w:val="28"/>
        </w:numPr>
        <w:autoSpaceDE/>
        <w:autoSpaceDN/>
        <w:adjustRightInd/>
        <w:jc w:val="both"/>
      </w:pPr>
      <w:r w:rsidRPr="00EE76E0">
        <w:t>Плюсы и минусы пассивных форм поддержки. Альтернативы.</w:t>
      </w:r>
    </w:p>
    <w:p w:rsidR="00B67D74" w:rsidRPr="00EE76E0" w:rsidRDefault="00B67D74" w:rsidP="00900AB7">
      <w:pPr>
        <w:pStyle w:val="ListParagraph"/>
        <w:widowControl/>
        <w:numPr>
          <w:ilvl w:val="0"/>
          <w:numId w:val="28"/>
        </w:numPr>
        <w:autoSpaceDE/>
        <w:autoSpaceDN/>
        <w:adjustRightInd/>
        <w:jc w:val="both"/>
      </w:pPr>
      <w:r w:rsidRPr="00EE76E0">
        <w:t>Приоритеты развития до 2020 года.</w:t>
      </w:r>
    </w:p>
    <w:p w:rsidR="00B67D74" w:rsidRPr="00EE76E0" w:rsidRDefault="00B67D74" w:rsidP="00900AB7">
      <w:pPr>
        <w:pStyle w:val="ListParagraph"/>
        <w:widowControl/>
        <w:numPr>
          <w:ilvl w:val="0"/>
          <w:numId w:val="28"/>
        </w:numPr>
        <w:autoSpaceDE/>
        <w:autoSpaceDN/>
        <w:adjustRightInd/>
        <w:jc w:val="both"/>
      </w:pPr>
      <w:r w:rsidRPr="00EE76E0">
        <w:t>Какие вы знаете социальные фонды. Их значение</w:t>
      </w:r>
    </w:p>
    <w:p w:rsidR="00B67D74" w:rsidRPr="00EE76E0" w:rsidRDefault="00B67D74" w:rsidP="00900AB7">
      <w:pPr>
        <w:pStyle w:val="ListParagraph"/>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B67D74" w:rsidRPr="00EE76E0" w:rsidRDefault="00B67D74" w:rsidP="00900AB7">
      <w:pPr>
        <w:pStyle w:val="ListParagraph"/>
        <w:widowControl/>
        <w:numPr>
          <w:ilvl w:val="0"/>
          <w:numId w:val="28"/>
        </w:numPr>
        <w:autoSpaceDE/>
        <w:autoSpaceDN/>
        <w:adjustRightInd/>
        <w:jc w:val="both"/>
      </w:pPr>
      <w:r w:rsidRPr="00EE76E0">
        <w:t>Что такое монетизация льгот.</w:t>
      </w:r>
    </w:p>
    <w:p w:rsidR="00B67D74" w:rsidRPr="00EE76E0" w:rsidRDefault="00B67D74" w:rsidP="00900AB7">
      <w:pPr>
        <w:pStyle w:val="ListParagraph"/>
        <w:widowControl/>
        <w:numPr>
          <w:ilvl w:val="0"/>
          <w:numId w:val="28"/>
        </w:numPr>
        <w:autoSpaceDE/>
        <w:autoSpaceDN/>
        <w:adjustRightInd/>
        <w:jc w:val="both"/>
      </w:pPr>
      <w:r w:rsidRPr="00EE76E0">
        <w:t>Социальная политика в широком смысле</w:t>
      </w:r>
    </w:p>
    <w:p w:rsidR="00B67D74" w:rsidRPr="00EE76E0" w:rsidRDefault="00B67D74" w:rsidP="00900AB7">
      <w:pPr>
        <w:pStyle w:val="ListParagraph"/>
        <w:widowControl/>
        <w:numPr>
          <w:ilvl w:val="0"/>
          <w:numId w:val="28"/>
        </w:numPr>
        <w:autoSpaceDE/>
        <w:autoSpaceDN/>
        <w:adjustRightInd/>
        <w:jc w:val="both"/>
      </w:pPr>
      <w:r w:rsidRPr="00EE76E0">
        <w:t>Социальная политика в узком смысле</w:t>
      </w:r>
    </w:p>
    <w:p w:rsidR="00B67D74" w:rsidRPr="00EE76E0" w:rsidRDefault="00B67D74" w:rsidP="00900AB7">
      <w:pPr>
        <w:pStyle w:val="ListParagraph"/>
        <w:widowControl/>
        <w:numPr>
          <w:ilvl w:val="0"/>
          <w:numId w:val="28"/>
        </w:numPr>
        <w:autoSpaceDE/>
        <w:autoSpaceDN/>
        <w:adjustRightInd/>
        <w:jc w:val="both"/>
      </w:pPr>
      <w:r w:rsidRPr="00EE76E0">
        <w:t>Перечислите субъекты социальной политики</w:t>
      </w:r>
    </w:p>
    <w:p w:rsidR="00B67D74" w:rsidRPr="00EE76E0" w:rsidRDefault="00B67D74" w:rsidP="00900AB7"/>
    <w:p w:rsidR="00B67D74" w:rsidRDefault="00B67D74" w:rsidP="00900AB7">
      <w:pPr>
        <w:jc w:val="both"/>
        <w:rPr>
          <w:b/>
        </w:rPr>
      </w:pPr>
    </w:p>
    <w:p w:rsidR="00B67D74" w:rsidRDefault="00B67D74" w:rsidP="00900AB7">
      <w:pPr>
        <w:jc w:val="both"/>
        <w:rPr>
          <w:b/>
        </w:rPr>
      </w:pPr>
    </w:p>
    <w:p w:rsidR="00B67D74" w:rsidRPr="00EE76E0" w:rsidRDefault="00B67D74" w:rsidP="00900AB7">
      <w:pPr>
        <w:jc w:val="both"/>
        <w:rPr>
          <w:b/>
        </w:rPr>
      </w:pPr>
    </w:p>
    <w:p w:rsidR="00B67D74" w:rsidRPr="00EE76E0" w:rsidRDefault="00B67D74"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67D74" w:rsidRPr="00EE76E0" w:rsidRDefault="00B67D74" w:rsidP="00900AB7">
      <w:pPr>
        <w:jc w:val="both"/>
        <w:rPr>
          <w:u w:val="single"/>
        </w:rPr>
      </w:pPr>
    </w:p>
    <w:p w:rsidR="00B67D74" w:rsidRPr="00EE76E0" w:rsidRDefault="00B67D74" w:rsidP="00900AB7">
      <w:pPr>
        <w:pStyle w:val="ListParagraph"/>
        <w:widowControl/>
        <w:numPr>
          <w:ilvl w:val="0"/>
          <w:numId w:val="15"/>
        </w:numPr>
        <w:autoSpaceDE/>
        <w:autoSpaceDN/>
        <w:adjustRightInd/>
        <w:jc w:val="both"/>
        <w:rPr>
          <w:u w:val="single"/>
        </w:rPr>
      </w:pPr>
      <w:r w:rsidRPr="00EE76E0">
        <w:rPr>
          <w:i/>
        </w:rPr>
        <w:t xml:space="preserve">Оцените трудовое законодательство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900AB7">
      <w:pPr>
        <w:pStyle w:val="ListParagraph"/>
        <w:widowControl/>
        <w:numPr>
          <w:ilvl w:val="0"/>
          <w:numId w:val="15"/>
        </w:numPr>
        <w:autoSpaceDE/>
        <w:autoSpaceDN/>
        <w:adjustRightInd/>
        <w:jc w:val="both"/>
        <w:rPr>
          <w:u w:val="single"/>
        </w:rPr>
      </w:pPr>
      <w:r w:rsidRPr="00EE76E0">
        <w:rPr>
          <w:i/>
        </w:rPr>
        <w:t xml:space="preserve">Оцените жилищное законодательство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900AB7">
      <w:pPr>
        <w:pStyle w:val="ListParagraph"/>
        <w:widowControl/>
        <w:numPr>
          <w:ilvl w:val="0"/>
          <w:numId w:val="15"/>
        </w:numPr>
        <w:autoSpaceDE/>
        <w:autoSpaceDN/>
        <w:adjustRightInd/>
        <w:jc w:val="both"/>
        <w:rPr>
          <w:u w:val="single"/>
        </w:rPr>
      </w:pPr>
      <w:r w:rsidRPr="00EE76E0">
        <w:rPr>
          <w:i/>
        </w:rPr>
        <w:t xml:space="preserve">Оцените пенсионную систему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900AB7">
      <w:pPr>
        <w:pStyle w:val="ListParagraph"/>
        <w:widowControl/>
        <w:numPr>
          <w:ilvl w:val="0"/>
          <w:numId w:val="15"/>
        </w:numPr>
        <w:autoSpaceDE/>
        <w:autoSpaceDN/>
        <w:adjustRightInd/>
        <w:jc w:val="both"/>
        <w:rPr>
          <w:u w:val="single"/>
        </w:rPr>
      </w:pPr>
      <w:r w:rsidRPr="00EE76E0">
        <w:rPr>
          <w:i/>
        </w:rPr>
        <w:t xml:space="preserve">Оцените систему организации образования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604CC6" w:rsidRDefault="00B67D74" w:rsidP="00900AB7">
      <w:pPr>
        <w:pStyle w:val="ListParagraph"/>
        <w:widowControl/>
        <w:numPr>
          <w:ilvl w:val="0"/>
          <w:numId w:val="15"/>
        </w:numPr>
        <w:autoSpaceDE/>
        <w:autoSpaceDN/>
        <w:adjustRightInd/>
        <w:jc w:val="both"/>
        <w:rPr>
          <w:u w:val="single"/>
        </w:rPr>
      </w:pPr>
      <w:r w:rsidRPr="00EE76E0">
        <w:rPr>
          <w:i/>
        </w:rPr>
        <w:t xml:space="preserve">Оцените  систему медицинского обслуживания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604CC6">
      <w:pPr>
        <w:pStyle w:val="ListParagraph"/>
        <w:widowControl/>
        <w:numPr>
          <w:ilvl w:val="0"/>
          <w:numId w:val="15"/>
        </w:numPr>
        <w:autoSpaceDE/>
        <w:autoSpaceDN/>
        <w:adjustRightInd/>
        <w:jc w:val="both"/>
        <w:rPr>
          <w:u w:val="single"/>
        </w:rPr>
      </w:pPr>
      <w:r w:rsidRPr="00EE76E0">
        <w:rPr>
          <w:i/>
        </w:rPr>
        <w:t>Оценит</w:t>
      </w:r>
      <w:r>
        <w:rPr>
          <w:i/>
        </w:rPr>
        <w:t>е  предпринимательскую деятельность</w:t>
      </w:r>
      <w:r w:rsidRPr="00EE76E0">
        <w:rPr>
          <w:i/>
        </w:rPr>
        <w:t xml:space="preserve">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604CC6">
      <w:pPr>
        <w:pStyle w:val="ListParagraph"/>
        <w:widowControl/>
        <w:autoSpaceDE/>
        <w:autoSpaceDN/>
        <w:adjustRightInd/>
        <w:ind w:left="1069"/>
        <w:jc w:val="both"/>
        <w:rPr>
          <w:u w:val="single"/>
        </w:rPr>
      </w:pPr>
    </w:p>
    <w:p w:rsidR="00B67D74" w:rsidRPr="00EE76E0" w:rsidRDefault="00B67D74" w:rsidP="00900AB7">
      <w:pPr>
        <w:jc w:val="both"/>
        <w:rPr>
          <w:i/>
          <w:iCs/>
        </w:rPr>
      </w:pPr>
    </w:p>
    <w:sectPr w:rsidR="00B67D74" w:rsidRPr="00EE76E0" w:rsidSect="00731B14">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7D74" w:rsidRDefault="00B67D74" w:rsidP="00700678">
      <w:r>
        <w:separator/>
      </w:r>
    </w:p>
  </w:endnote>
  <w:endnote w:type="continuationSeparator" w:id="1">
    <w:p w:rsidR="00B67D74" w:rsidRDefault="00B67D74" w:rsidP="00700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D74" w:rsidRDefault="00B67D74">
    <w:pPr>
      <w:pStyle w:val="Footer"/>
      <w:jc w:val="center"/>
    </w:pPr>
  </w:p>
  <w:p w:rsidR="00B67D74" w:rsidRDefault="00B67D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7D74" w:rsidRDefault="00B67D74" w:rsidP="00700678">
      <w:r>
        <w:separator/>
      </w:r>
    </w:p>
  </w:footnote>
  <w:footnote w:type="continuationSeparator" w:id="1">
    <w:p w:rsidR="00B67D74" w:rsidRDefault="00B67D74" w:rsidP="00700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79E3C11"/>
    <w:multiLevelType w:val="hybridMultilevel"/>
    <w:tmpl w:val="0EF055EE"/>
    <w:lvl w:ilvl="0" w:tplc="AFEEAF84">
      <w:start w:val="1"/>
      <w:numFmt w:val="decimal"/>
      <w:lvlText w:val="%1."/>
      <w:lvlJc w:val="left"/>
      <w:pPr>
        <w:ind w:left="1069" w:hanging="360"/>
      </w:pPr>
      <w:rPr>
        <w:rFonts w:cs="Times New Roman" w:hint="default"/>
        <w:i/>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5CF"/>
    <w:rsid w:val="0000107A"/>
    <w:rsid w:val="00013DB0"/>
    <w:rsid w:val="00020ABC"/>
    <w:rsid w:val="000240D7"/>
    <w:rsid w:val="000267D2"/>
    <w:rsid w:val="0003054B"/>
    <w:rsid w:val="00037214"/>
    <w:rsid w:val="0003772B"/>
    <w:rsid w:val="00045ECC"/>
    <w:rsid w:val="00051EE1"/>
    <w:rsid w:val="000529C4"/>
    <w:rsid w:val="000553D0"/>
    <w:rsid w:val="00080AF9"/>
    <w:rsid w:val="00087D5E"/>
    <w:rsid w:val="00087F1C"/>
    <w:rsid w:val="000A083F"/>
    <w:rsid w:val="000A4ACE"/>
    <w:rsid w:val="000A5A62"/>
    <w:rsid w:val="000B0B65"/>
    <w:rsid w:val="000C0969"/>
    <w:rsid w:val="000C0B05"/>
    <w:rsid w:val="000C1ECD"/>
    <w:rsid w:val="000C504A"/>
    <w:rsid w:val="000D33DE"/>
    <w:rsid w:val="000E3F4D"/>
    <w:rsid w:val="000E66EC"/>
    <w:rsid w:val="000F0F00"/>
    <w:rsid w:val="000F1B6F"/>
    <w:rsid w:val="000F76BF"/>
    <w:rsid w:val="001012D2"/>
    <w:rsid w:val="001016D7"/>
    <w:rsid w:val="00104E39"/>
    <w:rsid w:val="00115B56"/>
    <w:rsid w:val="00116437"/>
    <w:rsid w:val="00135436"/>
    <w:rsid w:val="00140367"/>
    <w:rsid w:val="00141E08"/>
    <w:rsid w:val="001434F2"/>
    <w:rsid w:val="0015090A"/>
    <w:rsid w:val="001571A6"/>
    <w:rsid w:val="00162CA2"/>
    <w:rsid w:val="00171AC3"/>
    <w:rsid w:val="001766C1"/>
    <w:rsid w:val="00183A94"/>
    <w:rsid w:val="001869EF"/>
    <w:rsid w:val="001A5EC7"/>
    <w:rsid w:val="001B75FA"/>
    <w:rsid w:val="001D116C"/>
    <w:rsid w:val="001E1614"/>
    <w:rsid w:val="001F2060"/>
    <w:rsid w:val="001F41FB"/>
    <w:rsid w:val="001F62E3"/>
    <w:rsid w:val="001F798C"/>
    <w:rsid w:val="0020439A"/>
    <w:rsid w:val="00205A68"/>
    <w:rsid w:val="0020791C"/>
    <w:rsid w:val="00213E0A"/>
    <w:rsid w:val="00213EFB"/>
    <w:rsid w:val="00214A8C"/>
    <w:rsid w:val="00225551"/>
    <w:rsid w:val="00225DB4"/>
    <w:rsid w:val="00227664"/>
    <w:rsid w:val="002362C4"/>
    <w:rsid w:val="00241793"/>
    <w:rsid w:val="00243AD7"/>
    <w:rsid w:val="002479DF"/>
    <w:rsid w:val="00263757"/>
    <w:rsid w:val="002671E2"/>
    <w:rsid w:val="0027621E"/>
    <w:rsid w:val="00276EE3"/>
    <w:rsid w:val="002A021B"/>
    <w:rsid w:val="002A294F"/>
    <w:rsid w:val="002A3FB0"/>
    <w:rsid w:val="002A5374"/>
    <w:rsid w:val="002B1738"/>
    <w:rsid w:val="002C008D"/>
    <w:rsid w:val="002C6645"/>
    <w:rsid w:val="002C7648"/>
    <w:rsid w:val="002C7721"/>
    <w:rsid w:val="002D097D"/>
    <w:rsid w:val="002D0F2F"/>
    <w:rsid w:val="002D32DF"/>
    <w:rsid w:val="002D4C59"/>
    <w:rsid w:val="002F5DC2"/>
    <w:rsid w:val="003041E5"/>
    <w:rsid w:val="00304207"/>
    <w:rsid w:val="0031138B"/>
    <w:rsid w:val="0033434A"/>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6A6E"/>
    <w:rsid w:val="00387FE2"/>
    <w:rsid w:val="003977B5"/>
    <w:rsid w:val="003A25F2"/>
    <w:rsid w:val="003B1392"/>
    <w:rsid w:val="003B153D"/>
    <w:rsid w:val="003B1D69"/>
    <w:rsid w:val="003C3C0D"/>
    <w:rsid w:val="003C7D38"/>
    <w:rsid w:val="003C7F5B"/>
    <w:rsid w:val="003D1782"/>
    <w:rsid w:val="003E213F"/>
    <w:rsid w:val="003F2293"/>
    <w:rsid w:val="003F665A"/>
    <w:rsid w:val="00414FBA"/>
    <w:rsid w:val="00430D7E"/>
    <w:rsid w:val="0043621F"/>
    <w:rsid w:val="00446E62"/>
    <w:rsid w:val="0047259A"/>
    <w:rsid w:val="00476E63"/>
    <w:rsid w:val="00477FA3"/>
    <w:rsid w:val="0049263C"/>
    <w:rsid w:val="00495910"/>
    <w:rsid w:val="004A38CA"/>
    <w:rsid w:val="004B6AFB"/>
    <w:rsid w:val="004C0F0D"/>
    <w:rsid w:val="004C12AC"/>
    <w:rsid w:val="004C4CB9"/>
    <w:rsid w:val="004C5A92"/>
    <w:rsid w:val="004C6BDD"/>
    <w:rsid w:val="00502E9C"/>
    <w:rsid w:val="005062E7"/>
    <w:rsid w:val="005072A6"/>
    <w:rsid w:val="00530F7B"/>
    <w:rsid w:val="00554544"/>
    <w:rsid w:val="0055619E"/>
    <w:rsid w:val="005568D2"/>
    <w:rsid w:val="00571E95"/>
    <w:rsid w:val="00574225"/>
    <w:rsid w:val="00585DA2"/>
    <w:rsid w:val="005907E8"/>
    <w:rsid w:val="005A1131"/>
    <w:rsid w:val="005A4C6D"/>
    <w:rsid w:val="005A73F2"/>
    <w:rsid w:val="005A756A"/>
    <w:rsid w:val="005D3BA0"/>
    <w:rsid w:val="005E21F4"/>
    <w:rsid w:val="005E4E00"/>
    <w:rsid w:val="005E7756"/>
    <w:rsid w:val="005F0FCA"/>
    <w:rsid w:val="005F320E"/>
    <w:rsid w:val="005F54B0"/>
    <w:rsid w:val="005F68CB"/>
    <w:rsid w:val="00604CC6"/>
    <w:rsid w:val="006065D2"/>
    <w:rsid w:val="00607C09"/>
    <w:rsid w:val="00612E06"/>
    <w:rsid w:val="00614E13"/>
    <w:rsid w:val="00615890"/>
    <w:rsid w:val="006207C0"/>
    <w:rsid w:val="00621A10"/>
    <w:rsid w:val="006237AC"/>
    <w:rsid w:val="00626851"/>
    <w:rsid w:val="006269A8"/>
    <w:rsid w:val="00633702"/>
    <w:rsid w:val="00637911"/>
    <w:rsid w:val="006443D4"/>
    <w:rsid w:val="00651AE3"/>
    <w:rsid w:val="006774E3"/>
    <w:rsid w:val="00683D89"/>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0217"/>
    <w:rsid w:val="00721371"/>
    <w:rsid w:val="007240F4"/>
    <w:rsid w:val="00731B14"/>
    <w:rsid w:val="00732AF5"/>
    <w:rsid w:val="00733C1D"/>
    <w:rsid w:val="00743DED"/>
    <w:rsid w:val="00760C32"/>
    <w:rsid w:val="00773140"/>
    <w:rsid w:val="0077368F"/>
    <w:rsid w:val="00773DBC"/>
    <w:rsid w:val="00783045"/>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1A03"/>
    <w:rsid w:val="0081285A"/>
    <w:rsid w:val="008164F3"/>
    <w:rsid w:val="00844E16"/>
    <w:rsid w:val="00846129"/>
    <w:rsid w:val="00847297"/>
    <w:rsid w:val="00854005"/>
    <w:rsid w:val="00856CA9"/>
    <w:rsid w:val="0086172A"/>
    <w:rsid w:val="00873DDD"/>
    <w:rsid w:val="0087401A"/>
    <w:rsid w:val="00877963"/>
    <w:rsid w:val="0088217C"/>
    <w:rsid w:val="008851D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E765E"/>
    <w:rsid w:val="008F56CD"/>
    <w:rsid w:val="008F6E8D"/>
    <w:rsid w:val="00900AB7"/>
    <w:rsid w:val="00902708"/>
    <w:rsid w:val="00915CB9"/>
    <w:rsid w:val="00917769"/>
    <w:rsid w:val="00925104"/>
    <w:rsid w:val="00925B91"/>
    <w:rsid w:val="0093633B"/>
    <w:rsid w:val="00937296"/>
    <w:rsid w:val="009430DB"/>
    <w:rsid w:val="009607D0"/>
    <w:rsid w:val="00963AEA"/>
    <w:rsid w:val="0097452B"/>
    <w:rsid w:val="00980E96"/>
    <w:rsid w:val="00981484"/>
    <w:rsid w:val="009867AC"/>
    <w:rsid w:val="0098691C"/>
    <w:rsid w:val="00994543"/>
    <w:rsid w:val="009A2838"/>
    <w:rsid w:val="009A6895"/>
    <w:rsid w:val="009A70C8"/>
    <w:rsid w:val="009C1024"/>
    <w:rsid w:val="009C3156"/>
    <w:rsid w:val="009C4AE1"/>
    <w:rsid w:val="009D165C"/>
    <w:rsid w:val="009D47CF"/>
    <w:rsid w:val="009D4BA5"/>
    <w:rsid w:val="009E0041"/>
    <w:rsid w:val="009E48FB"/>
    <w:rsid w:val="009E6D98"/>
    <w:rsid w:val="009E7E29"/>
    <w:rsid w:val="009F0018"/>
    <w:rsid w:val="009F241B"/>
    <w:rsid w:val="009F2437"/>
    <w:rsid w:val="009F2FAF"/>
    <w:rsid w:val="009F3E1E"/>
    <w:rsid w:val="009F3FA0"/>
    <w:rsid w:val="00A03416"/>
    <w:rsid w:val="00A035CF"/>
    <w:rsid w:val="00A043D0"/>
    <w:rsid w:val="00A22089"/>
    <w:rsid w:val="00A32F52"/>
    <w:rsid w:val="00A4172B"/>
    <w:rsid w:val="00A47639"/>
    <w:rsid w:val="00A47F4B"/>
    <w:rsid w:val="00A57021"/>
    <w:rsid w:val="00A60F0F"/>
    <w:rsid w:val="00A622DC"/>
    <w:rsid w:val="00A80B03"/>
    <w:rsid w:val="00A80F07"/>
    <w:rsid w:val="00A84957"/>
    <w:rsid w:val="00A8617E"/>
    <w:rsid w:val="00A91723"/>
    <w:rsid w:val="00A946DA"/>
    <w:rsid w:val="00AA069C"/>
    <w:rsid w:val="00AB4A2C"/>
    <w:rsid w:val="00AC0DBF"/>
    <w:rsid w:val="00AC19EE"/>
    <w:rsid w:val="00AC5038"/>
    <w:rsid w:val="00AC5996"/>
    <w:rsid w:val="00AD11D7"/>
    <w:rsid w:val="00AD2DAD"/>
    <w:rsid w:val="00AD7447"/>
    <w:rsid w:val="00AE2F99"/>
    <w:rsid w:val="00AE787C"/>
    <w:rsid w:val="00AF2FBD"/>
    <w:rsid w:val="00AF6B05"/>
    <w:rsid w:val="00B0190F"/>
    <w:rsid w:val="00B12478"/>
    <w:rsid w:val="00B13684"/>
    <w:rsid w:val="00B16304"/>
    <w:rsid w:val="00B22841"/>
    <w:rsid w:val="00B22A28"/>
    <w:rsid w:val="00B35DE8"/>
    <w:rsid w:val="00B3709D"/>
    <w:rsid w:val="00B437AF"/>
    <w:rsid w:val="00B54B18"/>
    <w:rsid w:val="00B65308"/>
    <w:rsid w:val="00B67D74"/>
    <w:rsid w:val="00B845DD"/>
    <w:rsid w:val="00B9122A"/>
    <w:rsid w:val="00B91EF8"/>
    <w:rsid w:val="00BB1B65"/>
    <w:rsid w:val="00BC1411"/>
    <w:rsid w:val="00BC5377"/>
    <w:rsid w:val="00BC623E"/>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0767B"/>
    <w:rsid w:val="00C16B20"/>
    <w:rsid w:val="00C17DA4"/>
    <w:rsid w:val="00C25E73"/>
    <w:rsid w:val="00C275E1"/>
    <w:rsid w:val="00C37266"/>
    <w:rsid w:val="00C523DF"/>
    <w:rsid w:val="00C56D9C"/>
    <w:rsid w:val="00C6030F"/>
    <w:rsid w:val="00C653FA"/>
    <w:rsid w:val="00C70693"/>
    <w:rsid w:val="00C72BD4"/>
    <w:rsid w:val="00C80958"/>
    <w:rsid w:val="00C83404"/>
    <w:rsid w:val="00C90CEE"/>
    <w:rsid w:val="00CA631C"/>
    <w:rsid w:val="00CB206F"/>
    <w:rsid w:val="00CB4E99"/>
    <w:rsid w:val="00CC38E8"/>
    <w:rsid w:val="00CC6DBA"/>
    <w:rsid w:val="00CD2326"/>
    <w:rsid w:val="00CD65ED"/>
    <w:rsid w:val="00CE4841"/>
    <w:rsid w:val="00CF1435"/>
    <w:rsid w:val="00CF1FA5"/>
    <w:rsid w:val="00D06028"/>
    <w:rsid w:val="00D24D89"/>
    <w:rsid w:val="00D26D84"/>
    <w:rsid w:val="00D37E73"/>
    <w:rsid w:val="00D42417"/>
    <w:rsid w:val="00D45244"/>
    <w:rsid w:val="00D66B2E"/>
    <w:rsid w:val="00D67AF5"/>
    <w:rsid w:val="00D75B31"/>
    <w:rsid w:val="00D83CEA"/>
    <w:rsid w:val="00D87978"/>
    <w:rsid w:val="00D977B0"/>
    <w:rsid w:val="00DA3C4B"/>
    <w:rsid w:val="00DA63A6"/>
    <w:rsid w:val="00DB4F00"/>
    <w:rsid w:val="00DB77A2"/>
    <w:rsid w:val="00DC11F5"/>
    <w:rsid w:val="00DC272C"/>
    <w:rsid w:val="00DC3521"/>
    <w:rsid w:val="00DE36EB"/>
    <w:rsid w:val="00E02B5D"/>
    <w:rsid w:val="00E05591"/>
    <w:rsid w:val="00E16BF4"/>
    <w:rsid w:val="00E25BB8"/>
    <w:rsid w:val="00E264EF"/>
    <w:rsid w:val="00E3378B"/>
    <w:rsid w:val="00E365C2"/>
    <w:rsid w:val="00E37CDA"/>
    <w:rsid w:val="00E40318"/>
    <w:rsid w:val="00E42920"/>
    <w:rsid w:val="00E50370"/>
    <w:rsid w:val="00E5078C"/>
    <w:rsid w:val="00E5286A"/>
    <w:rsid w:val="00E53D01"/>
    <w:rsid w:val="00E6274F"/>
    <w:rsid w:val="00E655AB"/>
    <w:rsid w:val="00E70FA9"/>
    <w:rsid w:val="00E77251"/>
    <w:rsid w:val="00E85924"/>
    <w:rsid w:val="00E90342"/>
    <w:rsid w:val="00E97EAE"/>
    <w:rsid w:val="00EB3A07"/>
    <w:rsid w:val="00EC2485"/>
    <w:rsid w:val="00EC5894"/>
    <w:rsid w:val="00ED1B98"/>
    <w:rsid w:val="00ED4274"/>
    <w:rsid w:val="00EE4163"/>
    <w:rsid w:val="00EE76E0"/>
    <w:rsid w:val="00EF016C"/>
    <w:rsid w:val="00F03FD4"/>
    <w:rsid w:val="00F10668"/>
    <w:rsid w:val="00F37285"/>
    <w:rsid w:val="00F37AEC"/>
    <w:rsid w:val="00F41C7A"/>
    <w:rsid w:val="00F45429"/>
    <w:rsid w:val="00F50FCF"/>
    <w:rsid w:val="00F548AD"/>
    <w:rsid w:val="00F706C4"/>
    <w:rsid w:val="00F82C02"/>
    <w:rsid w:val="00F96239"/>
    <w:rsid w:val="00FA073C"/>
    <w:rsid w:val="00FA2D42"/>
    <w:rsid w:val="00FA42D7"/>
    <w:rsid w:val="00FA5C98"/>
    <w:rsid w:val="00FB519E"/>
    <w:rsid w:val="00FD2413"/>
    <w:rsid w:val="00FD64D8"/>
    <w:rsid w:val="00FF0509"/>
    <w:rsid w:val="00FF1D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1D7"/>
    <w:pPr>
      <w:widowControl w:val="0"/>
      <w:autoSpaceDE w:val="0"/>
      <w:autoSpaceDN w:val="0"/>
      <w:adjustRightInd w:val="0"/>
    </w:pPr>
    <w:rPr>
      <w:sz w:val="24"/>
      <w:szCs w:val="24"/>
    </w:rPr>
  </w:style>
  <w:style w:type="paragraph" w:styleId="Heading1">
    <w:name w:val="heading 1"/>
    <w:basedOn w:val="Normal"/>
    <w:next w:val="Normal"/>
    <w:link w:val="Heading1Char"/>
    <w:uiPriority w:val="99"/>
    <w:qFormat/>
    <w:rsid w:val="003825C5"/>
    <w:pPr>
      <w:keepNext/>
      <w:keepLines/>
      <w:spacing w:before="240"/>
      <w:outlineLvl w:val="0"/>
    </w:pPr>
    <w:rPr>
      <w:rFonts w:ascii="Cambria" w:hAnsi="Cambria"/>
      <w:color w:val="365F91"/>
      <w:sz w:val="32"/>
      <w:szCs w:val="32"/>
    </w:rPr>
  </w:style>
  <w:style w:type="paragraph" w:styleId="Heading2">
    <w:name w:val="heading 2"/>
    <w:basedOn w:val="Normal"/>
    <w:next w:val="Normal"/>
    <w:link w:val="Heading2Char"/>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Heading3">
    <w:name w:val="heading 3"/>
    <w:basedOn w:val="Normal"/>
    <w:next w:val="Normal"/>
    <w:link w:val="Heading3Char"/>
    <w:uiPriority w:val="99"/>
    <w:qFormat/>
    <w:rsid w:val="00A035CF"/>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25C5"/>
    <w:rPr>
      <w:rFonts w:ascii="Cambria" w:hAnsi="Cambria" w:cs="Times New Roman"/>
      <w:color w:val="365F91"/>
      <w:sz w:val="32"/>
      <w:szCs w:val="32"/>
    </w:rPr>
  </w:style>
  <w:style w:type="character" w:customStyle="1" w:styleId="Heading2Char">
    <w:name w:val="Heading 2 Char"/>
    <w:basedOn w:val="DefaultParagraphFont"/>
    <w:link w:val="Heading2"/>
    <w:uiPriority w:val="99"/>
    <w:locked/>
    <w:rsid w:val="00900AB7"/>
    <w:rPr>
      <w:rFonts w:ascii="Cambria" w:hAnsi="Cambria" w:cs="Times New Roman"/>
      <w:color w:val="365F91"/>
      <w:sz w:val="26"/>
      <w:szCs w:val="26"/>
    </w:rPr>
  </w:style>
  <w:style w:type="character" w:customStyle="1" w:styleId="Heading3Char">
    <w:name w:val="Heading 3 Char"/>
    <w:basedOn w:val="DefaultParagraphFont"/>
    <w:link w:val="Heading3"/>
    <w:uiPriority w:val="99"/>
    <w:locked/>
    <w:rsid w:val="00A035CF"/>
    <w:rPr>
      <w:rFonts w:ascii="Cambria" w:hAnsi="Cambria" w:cs="Times New Roman"/>
      <w:b/>
      <w:bCs/>
      <w:sz w:val="26"/>
      <w:szCs w:val="26"/>
    </w:rPr>
  </w:style>
  <w:style w:type="paragraph" w:customStyle="1" w:styleId="Style8">
    <w:name w:val="Style8"/>
    <w:basedOn w:val="Normal"/>
    <w:uiPriority w:val="99"/>
    <w:rsid w:val="00A035CF"/>
  </w:style>
  <w:style w:type="paragraph" w:customStyle="1" w:styleId="Style11">
    <w:name w:val="Style11"/>
    <w:basedOn w:val="Normal"/>
    <w:uiPriority w:val="99"/>
    <w:rsid w:val="00A035CF"/>
    <w:pPr>
      <w:jc w:val="center"/>
    </w:pPr>
  </w:style>
  <w:style w:type="paragraph" w:customStyle="1" w:styleId="Style12">
    <w:name w:val="Style12"/>
    <w:basedOn w:val="Normal"/>
    <w:uiPriority w:val="99"/>
    <w:rsid w:val="00A035CF"/>
    <w:pPr>
      <w:spacing w:line="230" w:lineRule="exact"/>
    </w:pPr>
  </w:style>
  <w:style w:type="paragraph" w:customStyle="1" w:styleId="Style15">
    <w:name w:val="Style15"/>
    <w:basedOn w:val="Normal"/>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Header">
    <w:name w:val="header"/>
    <w:basedOn w:val="Normal"/>
    <w:link w:val="HeaderChar"/>
    <w:uiPriority w:val="99"/>
    <w:rsid w:val="00700678"/>
    <w:pPr>
      <w:tabs>
        <w:tab w:val="center" w:pos="4677"/>
        <w:tab w:val="right" w:pos="9355"/>
      </w:tabs>
    </w:pPr>
  </w:style>
  <w:style w:type="character" w:customStyle="1" w:styleId="HeaderChar">
    <w:name w:val="Header Char"/>
    <w:basedOn w:val="DefaultParagraphFont"/>
    <w:link w:val="Header"/>
    <w:uiPriority w:val="99"/>
    <w:locked/>
    <w:rsid w:val="00700678"/>
    <w:rPr>
      <w:rFonts w:cs="Times New Roman"/>
      <w:sz w:val="24"/>
      <w:szCs w:val="24"/>
    </w:rPr>
  </w:style>
  <w:style w:type="paragraph" w:styleId="Footer">
    <w:name w:val="footer"/>
    <w:basedOn w:val="Normal"/>
    <w:link w:val="FooterChar"/>
    <w:uiPriority w:val="99"/>
    <w:rsid w:val="00700678"/>
    <w:pPr>
      <w:tabs>
        <w:tab w:val="center" w:pos="4677"/>
        <w:tab w:val="right" w:pos="9355"/>
      </w:tabs>
    </w:pPr>
  </w:style>
  <w:style w:type="character" w:customStyle="1" w:styleId="FooterChar">
    <w:name w:val="Footer Char"/>
    <w:basedOn w:val="DefaultParagraphFont"/>
    <w:link w:val="Footer"/>
    <w:uiPriority w:val="99"/>
    <w:locked/>
    <w:rsid w:val="00700678"/>
    <w:rPr>
      <w:rFonts w:cs="Times New Roman"/>
      <w:sz w:val="24"/>
      <w:szCs w:val="24"/>
    </w:rPr>
  </w:style>
  <w:style w:type="table" w:styleId="TableGrid">
    <w:name w:val="Table Grid"/>
    <w:basedOn w:val="TableNormal"/>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353395"/>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353395"/>
    <w:rPr>
      <w:rFonts w:cs="Times New Roman"/>
    </w:rPr>
  </w:style>
  <w:style w:type="character" w:customStyle="1" w:styleId="5">
    <w:name w:val="Основной текст (5)_"/>
    <w:basedOn w:val="DefaultParagraphFont"/>
    <w:link w:val="50"/>
    <w:uiPriority w:val="99"/>
    <w:locked/>
    <w:rsid w:val="009F241B"/>
    <w:rPr>
      <w:rFonts w:cs="Times New Roman"/>
      <w:sz w:val="18"/>
      <w:szCs w:val="18"/>
      <w:shd w:val="clear" w:color="auto" w:fill="FFFFFF"/>
    </w:rPr>
  </w:style>
  <w:style w:type="paragraph" w:customStyle="1" w:styleId="50">
    <w:name w:val="Основной текст (5)"/>
    <w:basedOn w:val="Normal"/>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
    <w:name w:val="Основной текст (3)_"/>
    <w:basedOn w:val="DefaultParagraphFont"/>
    <w:link w:val="30"/>
    <w:uiPriority w:val="99"/>
    <w:locked/>
    <w:rsid w:val="009F241B"/>
    <w:rPr>
      <w:rFonts w:cs="Times New Roman"/>
      <w:spacing w:val="3"/>
      <w:sz w:val="18"/>
      <w:szCs w:val="18"/>
      <w:shd w:val="clear" w:color="auto" w:fill="FFFFFF"/>
    </w:rPr>
  </w:style>
  <w:style w:type="paragraph" w:customStyle="1" w:styleId="30">
    <w:name w:val="Основной текст (3)"/>
    <w:basedOn w:val="Normal"/>
    <w:link w:val="3"/>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DefaultParagraphFont"/>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Normal"/>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DefaultParagraphFont"/>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Normal"/>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DefaultParagraphFont"/>
    <w:link w:val="40"/>
    <w:uiPriority w:val="99"/>
    <w:locked/>
    <w:rsid w:val="009F241B"/>
    <w:rPr>
      <w:rFonts w:cs="Times New Roman"/>
      <w:sz w:val="19"/>
      <w:szCs w:val="19"/>
      <w:shd w:val="clear" w:color="auto" w:fill="FFFFFF"/>
    </w:rPr>
  </w:style>
  <w:style w:type="paragraph" w:customStyle="1" w:styleId="40">
    <w:name w:val="Основной текст (4)"/>
    <w:basedOn w:val="Normal"/>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0">
    <w:name w:val="Основной текст_"/>
    <w:basedOn w:val="DefaultParagraphFont"/>
    <w:link w:val="31"/>
    <w:uiPriority w:val="99"/>
    <w:locked/>
    <w:rsid w:val="0037016A"/>
    <w:rPr>
      <w:rFonts w:cs="Times New Roman"/>
      <w:sz w:val="28"/>
      <w:szCs w:val="28"/>
      <w:shd w:val="clear" w:color="auto" w:fill="FFFFFF"/>
    </w:rPr>
  </w:style>
  <w:style w:type="paragraph" w:customStyle="1" w:styleId="31">
    <w:name w:val="Основной текст3"/>
    <w:basedOn w:val="Normal"/>
    <w:link w:val="a0"/>
    <w:uiPriority w:val="99"/>
    <w:rsid w:val="0037016A"/>
    <w:pPr>
      <w:widowControl/>
      <w:shd w:val="clear" w:color="auto" w:fill="FFFFFF"/>
      <w:autoSpaceDE/>
      <w:autoSpaceDN/>
      <w:adjustRightInd/>
      <w:spacing w:line="322" w:lineRule="exact"/>
      <w:ind w:hanging="360"/>
    </w:pPr>
    <w:rPr>
      <w:sz w:val="28"/>
      <w:szCs w:val="28"/>
    </w:rPr>
  </w:style>
  <w:style w:type="character" w:styleId="Hyperlink">
    <w:name w:val="Hyperlink"/>
    <w:basedOn w:val="DefaultParagraphFont"/>
    <w:uiPriority w:val="99"/>
    <w:rsid w:val="00141E08"/>
    <w:rPr>
      <w:rFonts w:cs="Times New Roman"/>
      <w:color w:val="0000FF"/>
      <w:u w:val="single"/>
    </w:rPr>
  </w:style>
  <w:style w:type="paragraph" w:customStyle="1" w:styleId="1">
    <w:name w:val="Абзац списка1"/>
    <w:basedOn w:val="Normal"/>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CommentReference">
    <w:name w:val="annotation reference"/>
    <w:basedOn w:val="DefaultParagraphFont"/>
    <w:uiPriority w:val="99"/>
    <w:semiHidden/>
    <w:rsid w:val="002D097D"/>
    <w:rPr>
      <w:rFonts w:cs="Times New Roman"/>
      <w:sz w:val="16"/>
      <w:szCs w:val="16"/>
    </w:rPr>
  </w:style>
  <w:style w:type="paragraph" w:styleId="CommentText">
    <w:name w:val="annotation text"/>
    <w:basedOn w:val="Normal"/>
    <w:link w:val="CommentTextChar"/>
    <w:uiPriority w:val="99"/>
    <w:semiHidden/>
    <w:rsid w:val="002D097D"/>
    <w:rPr>
      <w:sz w:val="20"/>
      <w:szCs w:val="20"/>
    </w:rPr>
  </w:style>
  <w:style w:type="character" w:customStyle="1" w:styleId="CommentTextChar">
    <w:name w:val="Comment Text Char"/>
    <w:basedOn w:val="DefaultParagraphFont"/>
    <w:link w:val="CommentText"/>
    <w:uiPriority w:val="99"/>
    <w:semiHidden/>
    <w:locked/>
    <w:rsid w:val="002D097D"/>
    <w:rPr>
      <w:rFonts w:cs="Times New Roman"/>
    </w:rPr>
  </w:style>
  <w:style w:type="paragraph" w:styleId="CommentSubject">
    <w:name w:val="annotation subject"/>
    <w:basedOn w:val="CommentText"/>
    <w:next w:val="CommentText"/>
    <w:link w:val="CommentSubjectChar"/>
    <w:uiPriority w:val="99"/>
    <w:semiHidden/>
    <w:rsid w:val="002D097D"/>
    <w:rPr>
      <w:b/>
      <w:bCs/>
    </w:rPr>
  </w:style>
  <w:style w:type="character" w:customStyle="1" w:styleId="CommentSubjectChar">
    <w:name w:val="Comment Subject Char"/>
    <w:basedOn w:val="CommentTextChar"/>
    <w:link w:val="CommentSubject"/>
    <w:uiPriority w:val="99"/>
    <w:semiHidden/>
    <w:locked/>
    <w:rsid w:val="002D097D"/>
    <w:rPr>
      <w:b/>
      <w:bCs/>
    </w:rPr>
  </w:style>
  <w:style w:type="paragraph" w:styleId="BalloonText">
    <w:name w:val="Balloon Text"/>
    <w:basedOn w:val="Normal"/>
    <w:link w:val="BalloonTextChar"/>
    <w:uiPriority w:val="99"/>
    <w:semiHidden/>
    <w:rsid w:val="002D097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D097D"/>
    <w:rPr>
      <w:rFonts w:ascii="Segoe UI" w:hAnsi="Segoe UI" w:cs="Segoe UI"/>
      <w:sz w:val="18"/>
      <w:szCs w:val="18"/>
    </w:rPr>
  </w:style>
  <w:style w:type="character" w:customStyle="1" w:styleId="apple-converted-space">
    <w:name w:val="apple-converted-space"/>
    <w:basedOn w:val="DefaultParagraphFont"/>
    <w:uiPriority w:val="99"/>
    <w:rsid w:val="00C01124"/>
    <w:rPr>
      <w:rFonts w:cs="Times New Roman"/>
    </w:rPr>
  </w:style>
  <w:style w:type="paragraph" w:styleId="NormalWeb">
    <w:name w:val="Normal (Web)"/>
    <w:aliases w:val="Обычный (Web)"/>
    <w:basedOn w:val="Normal"/>
    <w:uiPriority w:val="99"/>
    <w:rsid w:val="000E3F4D"/>
    <w:pPr>
      <w:widowControl/>
      <w:autoSpaceDE/>
      <w:autoSpaceDN/>
      <w:adjustRightInd/>
      <w:spacing w:after="50"/>
    </w:pPr>
    <w:rPr>
      <w:rFonts w:ascii="Verdana" w:hAnsi="Verdana"/>
      <w:color w:val="494949"/>
      <w:sz w:val="12"/>
      <w:szCs w:val="12"/>
    </w:rPr>
  </w:style>
  <w:style w:type="paragraph" w:customStyle="1" w:styleId="a1">
    <w:name w:val="а Обычный"/>
    <w:basedOn w:val="Normal"/>
    <w:link w:val="a2"/>
    <w:uiPriority w:val="99"/>
    <w:rsid w:val="000E3F4D"/>
    <w:pPr>
      <w:autoSpaceDE/>
      <w:autoSpaceDN/>
      <w:adjustRightInd/>
      <w:ind w:firstLine="567"/>
      <w:jc w:val="both"/>
    </w:pPr>
    <w:rPr>
      <w:iCs/>
      <w:sz w:val="28"/>
    </w:rPr>
  </w:style>
  <w:style w:type="character" w:customStyle="1" w:styleId="a2">
    <w:name w:val="а Обычный Знак"/>
    <w:link w:val="a1"/>
    <w:uiPriority w:val="99"/>
    <w:locked/>
    <w:rsid w:val="000E3F4D"/>
    <w:rPr>
      <w:sz w:val="24"/>
    </w:rPr>
  </w:style>
  <w:style w:type="paragraph" w:customStyle="1" w:styleId="a3">
    <w:name w:val="а Вопросы ПТК"/>
    <w:basedOn w:val="Normal"/>
    <w:link w:val="a4"/>
    <w:uiPriority w:val="99"/>
    <w:rsid w:val="000E3F4D"/>
    <w:pPr>
      <w:autoSpaceDE/>
      <w:autoSpaceDN/>
      <w:adjustRightInd/>
      <w:ind w:firstLine="567"/>
      <w:jc w:val="both"/>
    </w:pPr>
    <w:rPr>
      <w:b/>
      <w:bCs/>
      <w:i/>
      <w:iCs/>
      <w:sz w:val="28"/>
    </w:rPr>
  </w:style>
  <w:style w:type="character" w:customStyle="1" w:styleId="a4">
    <w:name w:val="а Вопросы ПТК Знак"/>
    <w:link w:val="a3"/>
    <w:uiPriority w:val="99"/>
    <w:locked/>
    <w:rsid w:val="000E3F4D"/>
    <w:rPr>
      <w:b/>
      <w:i/>
      <w:sz w:val="24"/>
    </w:rPr>
  </w:style>
  <w:style w:type="paragraph" w:customStyle="1" w:styleId="a">
    <w:name w:val="а Список маркированный"/>
    <w:basedOn w:val="Normal"/>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Normal"/>
    <w:uiPriority w:val="99"/>
    <w:rsid w:val="000E3F4D"/>
    <w:pPr>
      <w:widowControl/>
      <w:autoSpaceDE/>
      <w:autoSpaceDN/>
      <w:adjustRightInd/>
      <w:spacing w:before="240" w:after="120"/>
      <w:ind w:left="1021" w:hanging="1021"/>
    </w:pPr>
    <w:rPr>
      <w:b/>
      <w:bCs/>
      <w:sz w:val="28"/>
      <w:szCs w:val="28"/>
    </w:rPr>
  </w:style>
  <w:style w:type="paragraph" w:customStyle="1" w:styleId="a5">
    <w:name w:val="а Заголовок темы"/>
    <w:basedOn w:val="Normal"/>
    <w:uiPriority w:val="99"/>
    <w:rsid w:val="000E3F4D"/>
    <w:pPr>
      <w:widowControl/>
      <w:autoSpaceDE/>
      <w:autoSpaceDN/>
      <w:adjustRightInd/>
    </w:pPr>
    <w:rPr>
      <w:b/>
      <w:bCs/>
      <w:sz w:val="28"/>
    </w:rPr>
  </w:style>
  <w:style w:type="character" w:customStyle="1" w:styleId="FontStyle156">
    <w:name w:val="Font Style156"/>
    <w:basedOn w:val="DefaultParagraphFont"/>
    <w:uiPriority w:val="99"/>
    <w:rsid w:val="001869EF"/>
    <w:rPr>
      <w:rFonts w:ascii="Times New Roman" w:hAnsi="Times New Roman" w:cs="Times New Roman"/>
      <w:color w:val="000000"/>
      <w:sz w:val="22"/>
      <w:szCs w:val="22"/>
    </w:rPr>
  </w:style>
  <w:style w:type="paragraph" w:customStyle="1" w:styleId="consplusnormal0">
    <w:name w:val="consplusnormal"/>
    <w:basedOn w:val="Normal"/>
    <w:uiPriority w:val="99"/>
    <w:rsid w:val="00A03416"/>
    <w:pPr>
      <w:widowControl/>
      <w:autoSpaceDE/>
      <w:autoSpaceDN/>
      <w:adjustRightInd/>
      <w:spacing w:before="100" w:beforeAutospacing="1" w:after="100" w:afterAutospacing="1"/>
    </w:pPr>
  </w:style>
  <w:style w:type="paragraph" w:customStyle="1" w:styleId="Style5">
    <w:name w:val="Style5"/>
    <w:basedOn w:val="Normal"/>
    <w:uiPriority w:val="99"/>
    <w:rsid w:val="007A6CD4"/>
    <w:pPr>
      <w:spacing w:line="645" w:lineRule="exact"/>
      <w:jc w:val="center"/>
    </w:pPr>
  </w:style>
  <w:style w:type="paragraph" w:customStyle="1" w:styleId="TableParagraph">
    <w:name w:val="Table Paragraph"/>
    <w:basedOn w:val="Normal"/>
    <w:uiPriority w:val="99"/>
    <w:rsid w:val="007138DF"/>
    <w:pPr>
      <w:adjustRightInd/>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072192421">
      <w:marLeft w:val="0"/>
      <w:marRight w:val="0"/>
      <w:marTop w:val="0"/>
      <w:marBottom w:val="0"/>
      <w:divBdr>
        <w:top w:val="none" w:sz="0" w:space="0" w:color="auto"/>
        <w:left w:val="none" w:sz="0" w:space="0" w:color="auto"/>
        <w:bottom w:val="none" w:sz="0" w:space="0" w:color="auto"/>
        <w:right w:val="none" w:sz="0" w:space="0" w:color="auto"/>
      </w:divBdr>
    </w:div>
    <w:div w:id="2072192422">
      <w:marLeft w:val="0"/>
      <w:marRight w:val="0"/>
      <w:marTop w:val="0"/>
      <w:marBottom w:val="0"/>
      <w:divBdr>
        <w:top w:val="none" w:sz="0" w:space="0" w:color="auto"/>
        <w:left w:val="none" w:sz="0" w:space="0" w:color="auto"/>
        <w:bottom w:val="none" w:sz="0" w:space="0" w:color="auto"/>
        <w:right w:val="none" w:sz="0" w:space="0" w:color="auto"/>
      </w:divBdr>
    </w:div>
    <w:div w:id="2072192423">
      <w:marLeft w:val="0"/>
      <w:marRight w:val="0"/>
      <w:marTop w:val="0"/>
      <w:marBottom w:val="0"/>
      <w:divBdr>
        <w:top w:val="none" w:sz="0" w:space="0" w:color="auto"/>
        <w:left w:val="none" w:sz="0" w:space="0" w:color="auto"/>
        <w:bottom w:val="none" w:sz="0" w:space="0" w:color="auto"/>
        <w:right w:val="none" w:sz="0" w:space="0" w:color="auto"/>
      </w:divBdr>
    </w:div>
    <w:div w:id="2072192424">
      <w:marLeft w:val="0"/>
      <w:marRight w:val="0"/>
      <w:marTop w:val="0"/>
      <w:marBottom w:val="0"/>
      <w:divBdr>
        <w:top w:val="none" w:sz="0" w:space="0" w:color="auto"/>
        <w:left w:val="none" w:sz="0" w:space="0" w:color="auto"/>
        <w:bottom w:val="none" w:sz="0" w:space="0" w:color="auto"/>
        <w:right w:val="none" w:sz="0" w:space="0" w:color="auto"/>
      </w:divBdr>
    </w:div>
    <w:div w:id="2072192425">
      <w:marLeft w:val="0"/>
      <w:marRight w:val="0"/>
      <w:marTop w:val="0"/>
      <w:marBottom w:val="0"/>
      <w:divBdr>
        <w:top w:val="none" w:sz="0" w:space="0" w:color="auto"/>
        <w:left w:val="none" w:sz="0" w:space="0" w:color="auto"/>
        <w:bottom w:val="none" w:sz="0" w:space="0" w:color="auto"/>
        <w:right w:val="none" w:sz="0" w:space="0" w:color="auto"/>
      </w:divBdr>
    </w:div>
    <w:div w:id="2072192426">
      <w:marLeft w:val="0"/>
      <w:marRight w:val="0"/>
      <w:marTop w:val="0"/>
      <w:marBottom w:val="0"/>
      <w:divBdr>
        <w:top w:val="none" w:sz="0" w:space="0" w:color="auto"/>
        <w:left w:val="none" w:sz="0" w:space="0" w:color="auto"/>
        <w:bottom w:val="none" w:sz="0" w:space="0" w:color="auto"/>
        <w:right w:val="none" w:sz="0" w:space="0" w:color="auto"/>
      </w:divBdr>
    </w:div>
    <w:div w:id="20721924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2144</TotalTime>
  <Pages>29</Pages>
  <Words>8706</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Вера Филипповна</cp:lastModifiedBy>
  <cp:revision>247</cp:revision>
  <dcterms:created xsi:type="dcterms:W3CDTF">2015-09-14T08:32:00Z</dcterms:created>
  <dcterms:modified xsi:type="dcterms:W3CDTF">2021-12-28T10:43:00Z</dcterms:modified>
</cp:coreProperties>
</file>